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03F7E6" w14:textId="77777777" w:rsidR="00331AFC" w:rsidRDefault="00331AFC" w:rsidP="00591FA5">
      <w:pPr>
        <w:jc w:val="center"/>
        <w:rPr>
          <w:lang w:eastAsia="es-GT"/>
        </w:rPr>
      </w:pPr>
      <w:bookmarkStart w:id="0" w:name="_Toc313874523"/>
      <w:bookmarkStart w:id="1" w:name="_Toc312413100"/>
      <w:bookmarkStart w:id="2" w:name="_Toc312413258"/>
      <w:bookmarkStart w:id="3" w:name="_Toc312413099"/>
      <w:bookmarkStart w:id="4" w:name="_Toc312413257"/>
      <w:bookmarkStart w:id="5" w:name="_Toc313874522"/>
      <w:bookmarkStart w:id="6" w:name="_Toc313883716"/>
      <w:bookmarkStart w:id="7" w:name="_Toc313884615"/>
      <w:bookmarkStart w:id="8" w:name="_Toc313890537"/>
      <w:bookmarkStart w:id="9" w:name="_Toc313895552"/>
      <w:bookmarkStart w:id="10" w:name="_Toc313896759"/>
      <w:bookmarkStart w:id="11" w:name="_Toc315356515"/>
      <w:bookmarkStart w:id="12" w:name="_Toc315356947"/>
      <w:bookmarkStart w:id="13" w:name="_Toc315357019"/>
      <w:bookmarkStart w:id="14" w:name="_Toc315454412"/>
      <w:bookmarkStart w:id="15" w:name="_Toc315454485"/>
      <w:bookmarkStart w:id="16" w:name="_Toc316048094"/>
      <w:bookmarkStart w:id="17" w:name="_Toc316307226"/>
      <w:bookmarkStart w:id="18" w:name="_Toc316464375"/>
      <w:bookmarkStart w:id="19" w:name="_Toc316909392"/>
      <w:bookmarkStart w:id="20" w:name="_Toc316922333"/>
      <w:bookmarkStart w:id="21" w:name="_Toc315356516"/>
      <w:bookmarkStart w:id="22" w:name="_Toc315356948"/>
      <w:bookmarkStart w:id="23" w:name="_Toc315357020"/>
      <w:bookmarkStart w:id="24" w:name="_Toc315454413"/>
      <w:bookmarkStart w:id="25" w:name="_Toc315454486"/>
      <w:bookmarkStart w:id="26" w:name="_Toc316048096"/>
      <w:bookmarkStart w:id="27" w:name="_Toc316307228"/>
      <w:bookmarkStart w:id="28" w:name="_Toc316464377"/>
      <w:bookmarkStart w:id="29" w:name="_Toc316909394"/>
      <w:bookmarkStart w:id="30" w:name="_Toc316922335"/>
      <w:bookmarkStart w:id="31" w:name="_Toc317857673"/>
      <w:bookmarkStart w:id="32" w:name="_Toc412443017"/>
      <w:bookmarkStart w:id="33" w:name="_Toc412443682"/>
      <w:bookmarkStart w:id="34" w:name="_Toc412193314"/>
      <w:bookmarkStart w:id="35" w:name="_Toc412193540"/>
    </w:p>
    <w:p w14:paraId="564A365A" w14:textId="77777777" w:rsidR="00FC77E8" w:rsidRDefault="00B60933" w:rsidP="00591FA5">
      <w:pPr>
        <w:jc w:val="center"/>
        <w:rPr>
          <w:lang w:eastAsia="es-GT"/>
        </w:rPr>
      </w:pPr>
      <w:r>
        <w:rPr>
          <w:caps/>
          <w:noProof/>
          <w:color w:val="FF0000"/>
          <w:sz w:val="24"/>
          <w:szCs w:val="24"/>
          <w:lang w:val="es-GT" w:eastAsia="es-GT"/>
        </w:rPr>
        <w:drawing>
          <wp:inline distT="0" distB="0" distL="0" distR="0" wp14:anchorId="600D4F4E" wp14:editId="79A8456A">
            <wp:extent cx="6918388" cy="101794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mp;E Sub Brand ESP.png"/>
                    <pic:cNvPicPr/>
                  </pic:nvPicPr>
                  <pic:blipFill>
                    <a:blip r:embed="rId12">
                      <a:extLst>
                        <a:ext uri="{28A0092B-C50C-407E-A947-70E740481C1C}">
                          <a14:useLocalDpi xmlns:a14="http://schemas.microsoft.com/office/drawing/2010/main" val="0"/>
                        </a:ext>
                      </a:extLst>
                    </a:blip>
                    <a:stretch>
                      <a:fillRect/>
                    </a:stretch>
                  </pic:blipFill>
                  <pic:spPr>
                    <a:xfrm>
                      <a:off x="0" y="0"/>
                      <a:ext cx="6918388" cy="1017948"/>
                    </a:xfrm>
                    <a:prstGeom prst="rect">
                      <a:avLst/>
                    </a:prstGeom>
                  </pic:spPr>
                </pic:pic>
              </a:graphicData>
            </a:graphic>
          </wp:inline>
        </w:drawing>
      </w:r>
      <w:r w:rsidR="00AD2159">
        <w:rPr>
          <w:noProof/>
          <w:lang w:val="es-GT" w:eastAsia="es-GT"/>
        </w:rPr>
        <mc:AlternateContent>
          <mc:Choice Requires="wps">
            <w:drawing>
              <wp:anchor distT="0" distB="0" distL="114300" distR="114300" simplePos="0" relativeHeight="251661824" behindDoc="0" locked="0" layoutInCell="1" allowOverlap="1" wp14:anchorId="477BEACB" wp14:editId="77EB4E2D">
                <wp:simplePos x="0" y="0"/>
                <wp:positionH relativeFrom="column">
                  <wp:posOffset>15875</wp:posOffset>
                </wp:positionH>
                <wp:positionV relativeFrom="paragraph">
                  <wp:posOffset>-35560</wp:posOffset>
                </wp:positionV>
                <wp:extent cx="7753350" cy="945515"/>
                <wp:effectExtent l="0" t="0" r="0" b="0"/>
                <wp:wrapNone/>
                <wp:docPr id="90" name="14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53350" cy="9455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98CE868" id="14 Rectángulo" o:spid="_x0000_s1026" style="position:absolute;margin-left:1.25pt;margin-top:-2.8pt;width:610.5pt;height:74.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" filled="f" stroked="f" strokeweight="2pt">
                <v:path arrowok="t"/>
              </v:rect>
            </w:pict>
          </mc:Fallback>
        </mc:AlternateConten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8140803" w14:textId="77777777" w:rsidR="00FC77E8" w:rsidRPr="002930FF" w:rsidRDefault="00FC77E8" w:rsidP="002930FF">
      <w:pPr>
        <w:rPr>
          <w:lang w:eastAsia="es-GT"/>
        </w:rPr>
        <w:sectPr w:rsidR="00FC77E8" w:rsidRPr="002930FF" w:rsidSect="00C965D4">
          <w:footerReference w:type="even" r:id="rId13"/>
          <w:footerReference w:type="default" r:id="rId14"/>
          <w:footerReference w:type="first" r:id="rId15"/>
          <w:endnotePr>
            <w:numFmt w:val="decimal"/>
          </w:endnotePr>
          <w:pgSz w:w="12240" w:h="15840"/>
          <w:pgMar w:top="0" w:right="0" w:bottom="0" w:left="0" w:header="720" w:footer="720" w:gutter="0"/>
          <w:pgNumType w:fmt="lowerRoman" w:start="1"/>
          <w:cols w:space="720"/>
          <w:docGrid w:linePitch="360"/>
        </w:sectPr>
      </w:pPr>
    </w:p>
    <w:p w14:paraId="33845BD1" w14:textId="77777777" w:rsidR="00456C2A" w:rsidRDefault="00AD2159">
      <w:pPr>
        <w:jc w:val="left"/>
        <w:rPr>
          <w:caps/>
          <w:color w:val="FF0000"/>
          <w:sz w:val="24"/>
          <w:szCs w:val="24"/>
        </w:rPr>
      </w:pPr>
      <w:r>
        <w:rPr>
          <w:noProof/>
          <w:lang w:val="es-GT" w:eastAsia="es-GT"/>
        </w:rPr>
        <w:lastRenderedPageBreak/>
        <mc:AlternateContent>
          <mc:Choice Requires="wpg">
            <w:drawing>
              <wp:anchor distT="0" distB="0" distL="114300" distR="114300" simplePos="0" relativeHeight="251668992" behindDoc="0" locked="0" layoutInCell="1" allowOverlap="1" wp14:anchorId="19230BC9" wp14:editId="2BB64F92">
                <wp:simplePos x="0" y="0"/>
                <wp:positionH relativeFrom="column">
                  <wp:posOffset>-25758</wp:posOffset>
                </wp:positionH>
                <wp:positionV relativeFrom="paragraph">
                  <wp:posOffset>83570</wp:posOffset>
                </wp:positionV>
                <wp:extent cx="7955915" cy="2292438"/>
                <wp:effectExtent l="0" t="0" r="26035" b="12700"/>
                <wp:wrapNone/>
                <wp:docPr id="87" name="1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55915" cy="2292438"/>
                          <a:chOff x="-47626" y="926449"/>
                          <a:chExt cx="7956106" cy="1544190"/>
                        </a:xfrm>
                      </wpg:grpSpPr>
                      <wps:wsp>
                        <wps:cNvPr id="88" name="3 Cuadro de texto"/>
                        <wps:cNvSpPr txBox="1"/>
                        <wps:spPr>
                          <a:xfrm>
                            <a:off x="-47626" y="926449"/>
                            <a:ext cx="7956106" cy="1544190"/>
                          </a:xfrm>
                          <a:prstGeom prst="rect">
                            <a:avLst/>
                          </a:prstGeom>
                          <a:solidFill>
                            <a:srgbClr val="012169"/>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52BB4E2" w14:textId="77777777" w:rsidR="00183EB4" w:rsidRPr="001B0B56" w:rsidRDefault="00183EB4">
                              <w:pPr>
                                <w:rPr>
                                  <w:b/>
                                  <w:color w:val="FFFFFF" w:themeColor="background1"/>
                                  <w:sz w:val="52"/>
                                  <w:szCs w:val="52"/>
                                  <w:lang w:val="es-G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 name="12 Cuadro de texto"/>
                        <wps:cNvSpPr txBox="1"/>
                        <wps:spPr>
                          <a:xfrm>
                            <a:off x="427512" y="1202751"/>
                            <a:ext cx="7124659" cy="118981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F6CA87" w14:textId="77777777" w:rsidR="00183EB4" w:rsidRPr="00FB128B" w:rsidRDefault="00183EB4" w:rsidP="00183EB4">
                              <w:pPr>
                                <w:jc w:val="center"/>
                                <w:rPr>
                                  <w:rFonts w:eastAsia="Times New Roman"/>
                                  <w:iCs/>
                                  <w:color w:val="FFFFFF" w:themeColor="background1"/>
                                  <w:sz w:val="40"/>
                                  <w:szCs w:val="40"/>
                                  <w:lang w:val="es-GT"/>
                                </w:rPr>
                              </w:pPr>
                              <w:r w:rsidRPr="00FB128B">
                                <w:rPr>
                                  <w:color w:val="FFFFFF" w:themeColor="background1"/>
                                  <w:sz w:val="40"/>
                                  <w:szCs w:val="40"/>
                                  <w:lang w:val="es-GT"/>
                                </w:rPr>
                                <w:t>Programa de Monitoreo y Evaluación</w:t>
                              </w:r>
                            </w:p>
                            <w:p w14:paraId="2AC4620E" w14:textId="77777777" w:rsidR="00183EB4" w:rsidRDefault="00183EB4" w:rsidP="00183EB4">
                              <w:pPr>
                                <w:jc w:val="center"/>
                                <w:rPr>
                                  <w:rFonts w:eastAsia="Times New Roman"/>
                                  <w:iCs/>
                                  <w:color w:val="FFFFFF"/>
                                  <w:sz w:val="40"/>
                                  <w:szCs w:val="24"/>
                                  <w:lang w:val="es-GT"/>
                                </w:rPr>
                              </w:pPr>
                            </w:p>
                            <w:p w14:paraId="5201C0B7" w14:textId="04B1877A" w:rsidR="00183EB4" w:rsidRDefault="00183EB4" w:rsidP="00183EB4">
                              <w:pPr>
                                <w:rPr>
                                  <w:rFonts w:eastAsia="Times New Roman"/>
                                  <w:iCs/>
                                  <w:color w:val="FFFFFF"/>
                                  <w:sz w:val="40"/>
                                  <w:szCs w:val="24"/>
                                  <w:lang w:val="es-GT"/>
                                </w:rPr>
                              </w:pPr>
                              <w:r w:rsidRPr="00183EB4">
                                <w:rPr>
                                  <w:rFonts w:eastAsia="Times New Roman"/>
                                  <w:iCs/>
                                  <w:color w:val="FFFFFF"/>
                                  <w:sz w:val="40"/>
                                  <w:szCs w:val="24"/>
                                  <w:lang w:val="es-GT"/>
                                </w:rPr>
                                <w:t>Informe sobre el Seminario Estadístico Nacional 2015</w:t>
                              </w:r>
                            </w:p>
                            <w:p w14:paraId="29A70A78" w14:textId="77777777" w:rsidR="00183EB4" w:rsidRPr="006055AD" w:rsidRDefault="00183EB4" w:rsidP="00183EB4">
                              <w:pPr>
                                <w:rPr>
                                  <w:sz w:val="20"/>
                                  <w:lang w:val="es-GT"/>
                                </w:rPr>
                              </w:pPr>
                            </w:p>
                            <w:p w14:paraId="284B05A6" w14:textId="4A191EA7" w:rsidR="00183EB4" w:rsidRPr="005C0B3C" w:rsidRDefault="005C0B3C" w:rsidP="00183EB4">
                              <w:pPr>
                                <w:jc w:val="center"/>
                                <w:rPr>
                                  <w:color w:val="FFFFFF" w:themeColor="background1"/>
                                  <w:sz w:val="28"/>
                                  <w:lang w:val="es-GT"/>
                                </w:rPr>
                              </w:pPr>
                              <w:r w:rsidRPr="005C0B3C">
                                <w:rPr>
                                  <w:color w:val="FFFFFF" w:themeColor="background1"/>
                                  <w:sz w:val="28"/>
                                  <w:lang w:val="es-GT"/>
                                </w:rPr>
                                <w:t xml:space="preserve">Task order 4, </w:t>
                              </w:r>
                              <w:r w:rsidR="00183EB4" w:rsidRPr="005C0B3C">
                                <w:rPr>
                                  <w:color w:val="FFFFFF" w:themeColor="background1"/>
                                  <w:sz w:val="28"/>
                                  <w:lang w:val="es-GT"/>
                                </w:rPr>
                                <w:t>Deliverable 2a.1</w:t>
                              </w:r>
                            </w:p>
                            <w:p w14:paraId="25F5D2AA" w14:textId="36CC90B5" w:rsidR="00183EB4" w:rsidRPr="005C0B3C" w:rsidRDefault="0035199D" w:rsidP="0092417C">
                              <w:pPr>
                                <w:jc w:val="center"/>
                                <w:rPr>
                                  <w:color w:val="FFFFFF" w:themeColor="background1"/>
                                  <w:sz w:val="28"/>
                                  <w:szCs w:val="28"/>
                                  <w:lang w:val="es-GT"/>
                                </w:rPr>
                              </w:pPr>
                              <w:r w:rsidRPr="005C0B3C">
                                <w:rPr>
                                  <w:color w:val="FFFFFF" w:themeColor="background1"/>
                                  <w:sz w:val="28"/>
                                  <w:szCs w:val="28"/>
                                  <w:lang w:val="es-GT"/>
                                </w:rPr>
                                <w:t>Seminario Estadístico Nacional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230BC9" id="13 Grupo" o:spid="_x0000_s1026" style="position:absolute;margin-left:-2.05pt;margin-top:6.6pt;width:626.45pt;height:180.5pt;z-index:251668992;mso-width-relative:margin;mso-height-relative:margin" coordorigin="-476,9264" coordsize="79561,15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">
                <v:shapetype id="_x0000_t202" coordsize="21600,21600" o:spt="202" path="m,l,21600r21600,l21600,xe">
                  <v:stroke joinstyle="miter"/>
                  <v:path gradientshapeok="t" o:connecttype="rect"/>
                </v:shapetype>
                <v:shape id="3 Cuadro de texto" o:spid="_x0000_s1027" type="#_x0000_t202" style="position:absolute;left:-476;top:9264;width:79560;height:15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dvesAA&#10;AADbAAAADwAAAGRycy9kb3ducmV2LnhtbESPTYsCMQyG74L/oUTwpp3dg8isVXYFweP6AV7jNPPl&#10;NB3aquO/3xwWPIY375Mnq83gOvWgEBvPBj7mGSjiwtuGKwPn0262BBUTssXOMxl4UYTNejxaYW79&#10;kw/0OKZKCYRjjgbqlPpc61jU5DDOfU8sWemDwyRjqLQN+BS46/Rnli20w4blQo09bWsqbse7E43f&#10;Xdvd2svVlm3YOn3RP825NGY6Gb6/QCUa0nv5v723BpYiK78IAP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dvesAAAADbAAAADwAAAAAAAAAAAAAAAACYAgAAZHJzL2Rvd25y&#10;ZXYueG1sUEsFBgAAAAAEAAQA9QAAAIUDAAAAAA==&#10;" fillcolor="#012169" strokeweight=".5pt">
                  <v:textbox>
                    <w:txbxContent>
                      <w:p w14:paraId="052BB4E2" w14:textId="77777777" w:rsidR="00183EB4" w:rsidRPr="001B0B56" w:rsidRDefault="00183EB4">
                        <w:pPr>
                          <w:rPr>
                            <w:b/>
                            <w:color w:val="FFFFFF" w:themeColor="background1"/>
                            <w:sz w:val="52"/>
                            <w:szCs w:val="52"/>
                            <w:lang w:val="es-GT"/>
                          </w:rPr>
                        </w:pPr>
                      </w:p>
                    </w:txbxContent>
                  </v:textbox>
                </v:shape>
                <v:shape id="12 Cuadro de texto" o:spid="_x0000_s1028" type="#_x0000_t202" style="position:absolute;left:4275;top:12027;width:71246;height:11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24F6CA87" w14:textId="77777777" w:rsidR="00183EB4" w:rsidRPr="00FB128B" w:rsidRDefault="00183EB4" w:rsidP="00183EB4">
                        <w:pPr>
                          <w:jc w:val="center"/>
                          <w:rPr>
                            <w:rFonts w:eastAsia="Times New Roman"/>
                            <w:iCs/>
                            <w:color w:val="FFFFFF" w:themeColor="background1"/>
                            <w:sz w:val="40"/>
                            <w:szCs w:val="40"/>
                            <w:lang w:val="es-GT"/>
                          </w:rPr>
                        </w:pPr>
                        <w:r w:rsidRPr="00FB128B">
                          <w:rPr>
                            <w:color w:val="FFFFFF" w:themeColor="background1"/>
                            <w:sz w:val="40"/>
                            <w:szCs w:val="40"/>
                            <w:lang w:val="es-GT"/>
                          </w:rPr>
                          <w:t>Programa de Monitoreo y Evaluación</w:t>
                        </w:r>
                      </w:p>
                      <w:p w14:paraId="2AC4620E" w14:textId="77777777" w:rsidR="00183EB4" w:rsidRDefault="00183EB4" w:rsidP="00183EB4">
                        <w:pPr>
                          <w:jc w:val="center"/>
                          <w:rPr>
                            <w:rFonts w:eastAsia="Times New Roman"/>
                            <w:iCs/>
                            <w:color w:val="FFFFFF"/>
                            <w:sz w:val="40"/>
                            <w:szCs w:val="24"/>
                            <w:lang w:val="es-GT"/>
                          </w:rPr>
                        </w:pPr>
                      </w:p>
                      <w:p w14:paraId="5201C0B7" w14:textId="04B1877A" w:rsidR="00183EB4" w:rsidRDefault="00183EB4" w:rsidP="00183EB4">
                        <w:pPr>
                          <w:rPr>
                            <w:rFonts w:eastAsia="Times New Roman"/>
                            <w:iCs/>
                            <w:color w:val="FFFFFF"/>
                            <w:sz w:val="40"/>
                            <w:szCs w:val="24"/>
                            <w:lang w:val="es-GT"/>
                          </w:rPr>
                        </w:pPr>
                        <w:r w:rsidRPr="00183EB4">
                          <w:rPr>
                            <w:rFonts w:eastAsia="Times New Roman"/>
                            <w:iCs/>
                            <w:color w:val="FFFFFF"/>
                            <w:sz w:val="40"/>
                            <w:szCs w:val="24"/>
                            <w:lang w:val="es-GT"/>
                          </w:rPr>
                          <w:t>Informe sobre el Seminario Estadístico Nacional 2015</w:t>
                        </w:r>
                      </w:p>
                      <w:p w14:paraId="29A70A78" w14:textId="77777777" w:rsidR="00183EB4" w:rsidRPr="006055AD" w:rsidRDefault="00183EB4" w:rsidP="00183EB4">
                        <w:pPr>
                          <w:rPr>
                            <w:sz w:val="20"/>
                            <w:lang w:val="es-GT"/>
                          </w:rPr>
                        </w:pPr>
                      </w:p>
                      <w:p w14:paraId="284B05A6" w14:textId="4A191EA7" w:rsidR="00183EB4" w:rsidRPr="005C0B3C" w:rsidRDefault="005C0B3C" w:rsidP="00183EB4">
                        <w:pPr>
                          <w:jc w:val="center"/>
                          <w:rPr>
                            <w:color w:val="FFFFFF" w:themeColor="background1"/>
                            <w:sz w:val="28"/>
                            <w:lang w:val="es-GT"/>
                          </w:rPr>
                        </w:pPr>
                        <w:r w:rsidRPr="005C0B3C">
                          <w:rPr>
                            <w:color w:val="FFFFFF" w:themeColor="background1"/>
                            <w:sz w:val="28"/>
                            <w:lang w:val="es-GT"/>
                          </w:rPr>
                          <w:t xml:space="preserve">Task order 4, </w:t>
                        </w:r>
                        <w:r w:rsidR="00183EB4" w:rsidRPr="005C0B3C">
                          <w:rPr>
                            <w:color w:val="FFFFFF" w:themeColor="background1"/>
                            <w:sz w:val="28"/>
                            <w:lang w:val="es-GT"/>
                          </w:rPr>
                          <w:t>Deliverable 2a.1</w:t>
                        </w:r>
                      </w:p>
                      <w:p w14:paraId="25F5D2AA" w14:textId="36CC90B5" w:rsidR="00183EB4" w:rsidRPr="005C0B3C" w:rsidRDefault="0035199D" w:rsidP="0092417C">
                        <w:pPr>
                          <w:jc w:val="center"/>
                          <w:rPr>
                            <w:color w:val="FFFFFF" w:themeColor="background1"/>
                            <w:sz w:val="28"/>
                            <w:szCs w:val="28"/>
                            <w:lang w:val="es-GT"/>
                          </w:rPr>
                        </w:pPr>
                        <w:r w:rsidRPr="005C0B3C">
                          <w:rPr>
                            <w:color w:val="FFFFFF" w:themeColor="background1"/>
                            <w:sz w:val="28"/>
                            <w:szCs w:val="28"/>
                            <w:lang w:val="es-GT"/>
                          </w:rPr>
                          <w:t>Seminario Estadístico Nacional</w:t>
                        </w:r>
                      </w:p>
                    </w:txbxContent>
                  </v:textbox>
                </v:shape>
              </v:group>
            </w:pict>
          </mc:Fallback>
        </mc:AlternateContent>
      </w:r>
    </w:p>
    <w:p w14:paraId="77C33D29" w14:textId="77777777" w:rsidR="00456C2A" w:rsidRDefault="00456C2A" w:rsidP="00D63AF6">
      <w:pPr>
        <w:jc w:val="center"/>
        <w:rPr>
          <w:caps/>
          <w:color w:val="FF0000"/>
          <w:sz w:val="24"/>
          <w:szCs w:val="24"/>
        </w:rPr>
      </w:pPr>
    </w:p>
    <w:p w14:paraId="180E3EBD" w14:textId="77777777" w:rsidR="00456C2A" w:rsidRDefault="00456C2A" w:rsidP="00097351">
      <w:pPr>
        <w:jc w:val="center"/>
        <w:rPr>
          <w:caps/>
          <w:color w:val="FF0000"/>
          <w:sz w:val="24"/>
          <w:szCs w:val="24"/>
        </w:rPr>
      </w:pPr>
    </w:p>
    <w:p w14:paraId="7589A16A" w14:textId="77777777" w:rsidR="00456C2A" w:rsidRDefault="00456C2A">
      <w:pPr>
        <w:jc w:val="left"/>
        <w:rPr>
          <w:caps/>
          <w:color w:val="FF0000"/>
          <w:sz w:val="24"/>
          <w:szCs w:val="24"/>
        </w:rPr>
      </w:pPr>
    </w:p>
    <w:p w14:paraId="3C0247A9" w14:textId="77777777" w:rsidR="00456C2A" w:rsidRDefault="00456C2A">
      <w:pPr>
        <w:jc w:val="left"/>
        <w:rPr>
          <w:caps/>
          <w:color w:val="FF0000"/>
          <w:sz w:val="24"/>
          <w:szCs w:val="24"/>
        </w:rPr>
      </w:pPr>
    </w:p>
    <w:p w14:paraId="3E83E474" w14:textId="77777777" w:rsidR="00456C2A" w:rsidRDefault="00456C2A">
      <w:pPr>
        <w:jc w:val="left"/>
        <w:rPr>
          <w:caps/>
          <w:color w:val="FF0000"/>
          <w:sz w:val="24"/>
          <w:szCs w:val="24"/>
        </w:rPr>
      </w:pPr>
    </w:p>
    <w:p w14:paraId="64E0099C" w14:textId="77777777" w:rsidR="00456C2A" w:rsidRDefault="00456C2A">
      <w:pPr>
        <w:jc w:val="left"/>
        <w:rPr>
          <w:caps/>
          <w:color w:val="FF0000"/>
          <w:sz w:val="24"/>
          <w:szCs w:val="24"/>
        </w:rPr>
      </w:pPr>
    </w:p>
    <w:p w14:paraId="01DD8CDA" w14:textId="77777777" w:rsidR="00456C2A" w:rsidRDefault="00456C2A">
      <w:pPr>
        <w:jc w:val="left"/>
        <w:rPr>
          <w:caps/>
          <w:color w:val="FF0000"/>
          <w:sz w:val="24"/>
          <w:szCs w:val="24"/>
        </w:rPr>
      </w:pPr>
    </w:p>
    <w:p w14:paraId="2B713F3E" w14:textId="77777777" w:rsidR="00456C2A" w:rsidRDefault="00456C2A">
      <w:pPr>
        <w:jc w:val="left"/>
        <w:rPr>
          <w:caps/>
          <w:color w:val="FF0000"/>
          <w:sz w:val="24"/>
          <w:szCs w:val="24"/>
        </w:rPr>
      </w:pPr>
    </w:p>
    <w:p w14:paraId="32940245" w14:textId="77777777" w:rsidR="00456C2A" w:rsidRDefault="00456C2A">
      <w:pPr>
        <w:jc w:val="left"/>
        <w:rPr>
          <w:caps/>
          <w:color w:val="FF0000"/>
          <w:sz w:val="24"/>
          <w:szCs w:val="24"/>
        </w:rPr>
      </w:pPr>
    </w:p>
    <w:p w14:paraId="7327EC40" w14:textId="300FFA8B" w:rsidR="00997AFC" w:rsidRDefault="00AD2159" w:rsidP="00456C2A">
      <w:pPr>
        <w:jc w:val="left"/>
        <w:rPr>
          <w:noProof/>
          <w:lang w:val="es-GT" w:eastAsia="es-GT"/>
        </w:rPr>
      </w:pPr>
      <w:r>
        <w:rPr>
          <w:noProof/>
          <w:lang w:val="es-GT" w:eastAsia="es-GT"/>
        </w:rPr>
        <mc:AlternateContent>
          <mc:Choice Requires="wpg">
            <w:drawing>
              <wp:anchor distT="0" distB="0" distL="114300" distR="114300" simplePos="0" relativeHeight="251667968" behindDoc="0" locked="0" layoutInCell="1" allowOverlap="1" wp14:anchorId="2896231E" wp14:editId="22CDF690">
                <wp:simplePos x="0" y="0"/>
                <wp:positionH relativeFrom="column">
                  <wp:posOffset>-35626</wp:posOffset>
                </wp:positionH>
                <wp:positionV relativeFrom="paragraph">
                  <wp:posOffset>4265286</wp:posOffset>
                </wp:positionV>
                <wp:extent cx="7908290" cy="2857500"/>
                <wp:effectExtent l="0" t="0" r="16510" b="19050"/>
                <wp:wrapNone/>
                <wp:docPr id="73" name="10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908290" cy="2857500"/>
                          <a:chOff x="0" y="-476604"/>
                          <a:chExt cx="7908290" cy="2763589"/>
                        </a:xfrm>
                      </wpg:grpSpPr>
                      <wps:wsp>
                        <wps:cNvPr id="85" name="4 Cuadro de texto"/>
                        <wps:cNvSpPr txBox="1"/>
                        <wps:spPr>
                          <a:xfrm>
                            <a:off x="0" y="-476604"/>
                            <a:ext cx="7908290" cy="2763589"/>
                          </a:xfrm>
                          <a:prstGeom prst="rect">
                            <a:avLst/>
                          </a:prstGeom>
                          <a:solidFill>
                            <a:srgbClr val="012169"/>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EF7975" w14:textId="77777777" w:rsidR="00183EB4" w:rsidRPr="00B87620" w:rsidRDefault="00183EB4" w:rsidP="00B87620">
                              <w:pPr>
                                <w:rPr>
                                  <w:b/>
                                  <w:color w:val="FFFFFF" w:themeColor="background1"/>
                                  <w:szCs w:val="22"/>
                                  <w:lang w:val="es-G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 name="5 Cuadro de texto"/>
                        <wps:cNvSpPr txBox="1"/>
                        <wps:spPr>
                          <a:xfrm>
                            <a:off x="356260" y="-29404"/>
                            <a:ext cx="7243445" cy="1691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E02C9F" w14:textId="77777777" w:rsidR="00183EB4" w:rsidRPr="005E10D2" w:rsidRDefault="00183EB4" w:rsidP="002705D6">
                              <w:pPr>
                                <w:jc w:val="right"/>
                                <w:rPr>
                                  <w:color w:val="FFFFFF" w:themeColor="background1"/>
                                  <w:sz w:val="24"/>
                                  <w:szCs w:val="24"/>
                                  <w:lang w:val="es-GT"/>
                                </w:rPr>
                              </w:pPr>
                              <w:r w:rsidRPr="005E10D2">
                                <w:rPr>
                                  <w:color w:val="FFFFFF" w:themeColor="background1"/>
                                  <w:sz w:val="24"/>
                                  <w:szCs w:val="24"/>
                                  <w:lang w:val="es-GT"/>
                                </w:rPr>
                                <w:t xml:space="preserve">Guatemala, </w:t>
                              </w:r>
                              <w:r>
                                <w:rPr>
                                  <w:color w:val="FFFFFF" w:themeColor="background1"/>
                                  <w:sz w:val="24"/>
                                  <w:szCs w:val="24"/>
                                  <w:lang w:val="es-GT"/>
                                </w:rPr>
                                <w:t xml:space="preserve">2 de marzo de </w:t>
                              </w:r>
                              <w:r w:rsidRPr="005E10D2">
                                <w:rPr>
                                  <w:color w:val="FFFFFF" w:themeColor="background1"/>
                                  <w:sz w:val="24"/>
                                  <w:szCs w:val="24"/>
                                  <w:lang w:val="es-GT"/>
                                </w:rPr>
                                <w:t>201</w:t>
                              </w:r>
                              <w:r>
                                <w:rPr>
                                  <w:color w:val="FFFFFF" w:themeColor="background1"/>
                                  <w:sz w:val="24"/>
                                  <w:szCs w:val="24"/>
                                  <w:lang w:val="es-GT"/>
                                </w:rPr>
                                <w:t>6</w:t>
                              </w:r>
                            </w:p>
                            <w:p w14:paraId="431CA388" w14:textId="77777777" w:rsidR="00183EB4" w:rsidRPr="005E10D2" w:rsidRDefault="00183EB4" w:rsidP="0023422A">
                              <w:pPr>
                                <w:rPr>
                                  <w:color w:val="FFFFFF" w:themeColor="background1"/>
                                  <w:sz w:val="24"/>
                                  <w:szCs w:val="24"/>
                                  <w:lang w:val="es-GT"/>
                                </w:rPr>
                              </w:pPr>
                            </w:p>
                            <w:p w14:paraId="3CBA7518" w14:textId="0F787A60" w:rsidR="00183EB4" w:rsidRPr="005E10D2" w:rsidRDefault="00183EB4" w:rsidP="005C0B3C">
                              <w:pPr>
                                <w:jc w:val="left"/>
                                <w:rPr>
                                  <w:color w:val="FFFFFF" w:themeColor="background1"/>
                                  <w:sz w:val="24"/>
                                  <w:szCs w:val="24"/>
                                  <w:lang w:val="es-GT"/>
                                </w:rPr>
                              </w:pPr>
                              <w:r w:rsidRPr="006662DB">
                                <w:rPr>
                                  <w:color w:val="FFFFFF" w:themeColor="background1"/>
                                  <w:sz w:val="24"/>
                                  <w:szCs w:val="24"/>
                                  <w:lang w:val="es-GT"/>
                                </w:rPr>
                                <w:t xml:space="preserve">Esta publicación fue producida para revisión de la Agencia de los Estados Unidos para el Desarrollo Internacional (USAID, por sus siglas en inglés). </w:t>
                              </w:r>
                              <w:r w:rsidR="005C0B3C">
                                <w:rPr>
                                  <w:color w:val="FFFFFF" w:themeColor="background1"/>
                                  <w:sz w:val="24"/>
                                  <w:szCs w:val="24"/>
                                  <w:lang w:val="es-GT"/>
                                </w:rPr>
                                <w:t>Fue realizada</w:t>
                              </w:r>
                              <w:r w:rsidRPr="006662DB">
                                <w:rPr>
                                  <w:color w:val="FFFFFF" w:themeColor="background1"/>
                                  <w:sz w:val="24"/>
                                  <w:szCs w:val="24"/>
                                  <w:lang w:val="es-GT"/>
                                </w:rPr>
                                <w:t xml:space="preserve"> bajo el Programa de Monitoreo y Evaluación (MEP) por DevTech Systems, Inc. y el Instituto de Investigación y Proyección sobre Ambiente Natural y Sociedad (IARNA) de la Universidad Rafael Landívar (URL)</w:t>
                              </w:r>
                              <w:r w:rsidR="00986EDE">
                                <w:rPr>
                                  <w:color w:val="FFFFFF" w:themeColor="background1"/>
                                  <w:sz w:val="24"/>
                                  <w:szCs w:val="24"/>
                                  <w:lang w:val="es-GT"/>
                                </w:rPr>
                                <w:t>,</w:t>
                              </w:r>
                              <w:r w:rsidRPr="006662DB">
                                <w:rPr>
                                  <w:color w:val="FFFFFF" w:themeColor="background1"/>
                                  <w:sz w:val="24"/>
                                  <w:szCs w:val="24"/>
                                  <w:lang w:val="es-GT"/>
                                </w:rPr>
                                <w:t xml:space="preserve"> bajo el contrato número AID-520-C-13-00001.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2896231E" id="10 Grupo" o:spid="_x0000_s1029" style="position:absolute;margin-left:-2.8pt;margin-top:335.85pt;width:622.7pt;height:225pt;z-index:251667968;mso-height-relative:margin" coordorigin=",-4766" coordsize="79082,27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">
                <v:shape id="4 Cuadro de texto" o:spid="_x0000_s1030" type="#_x0000_t202" style="position:absolute;top:-4766;width:79082;height:27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bA5MAA&#10;AADbAAAADwAAAGRycy9kb3ducmV2LnhtbESPS4sCMRCE78L+h9ALe9OMCysyGgcVhD2uD/DaTnre&#10;6QxJVsd/bwTBY1FdX3Uts8F04krO15YVTCcJCOLc6ppLBafjbjwH4QOyxs4yKbiTh2z1MVpiqu2N&#10;93Q9hFJECPsUFVQh9KmUPq/IoJ/Ynjh6hXUGQ5SulNrhLcJNJ7+TZCYN1hwbKuxpW1HeHv5NfONv&#10;13Rtc77oonFbI89yU58Kpb4+h/UCRKAhvI9f6V+tYP4Dzy0RAH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9bA5MAAAADbAAAADwAAAAAAAAAAAAAAAACYAgAAZHJzL2Rvd25y&#10;ZXYueG1sUEsFBgAAAAAEAAQA9QAAAIUDAAAAAA==&#10;" fillcolor="#012169" strokeweight=".5pt">
                  <v:textbox>
                    <w:txbxContent>
                      <w:p w14:paraId="1EEF7975" w14:textId="77777777" w:rsidR="00183EB4" w:rsidRPr="00B87620" w:rsidRDefault="00183EB4" w:rsidP="00B87620">
                        <w:pPr>
                          <w:rPr>
                            <w:b/>
                            <w:color w:val="FFFFFF" w:themeColor="background1"/>
                            <w:szCs w:val="22"/>
                            <w:lang w:val="es-GT"/>
                          </w:rPr>
                        </w:pPr>
                      </w:p>
                    </w:txbxContent>
                  </v:textbox>
                </v:shape>
                <v:shape id="5 Cuadro de texto" o:spid="_x0000_s1031" type="#_x0000_t202" style="position:absolute;left:3562;top:-294;width:72435;height:16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50E02C9F" w14:textId="77777777" w:rsidR="00183EB4" w:rsidRPr="005E10D2" w:rsidRDefault="00183EB4" w:rsidP="002705D6">
                        <w:pPr>
                          <w:jc w:val="right"/>
                          <w:rPr>
                            <w:color w:val="FFFFFF" w:themeColor="background1"/>
                            <w:sz w:val="24"/>
                            <w:szCs w:val="24"/>
                            <w:lang w:val="es-GT"/>
                          </w:rPr>
                        </w:pPr>
                        <w:r w:rsidRPr="005E10D2">
                          <w:rPr>
                            <w:color w:val="FFFFFF" w:themeColor="background1"/>
                            <w:sz w:val="24"/>
                            <w:szCs w:val="24"/>
                            <w:lang w:val="es-GT"/>
                          </w:rPr>
                          <w:t xml:space="preserve">Guatemala, </w:t>
                        </w:r>
                        <w:r>
                          <w:rPr>
                            <w:color w:val="FFFFFF" w:themeColor="background1"/>
                            <w:sz w:val="24"/>
                            <w:szCs w:val="24"/>
                            <w:lang w:val="es-GT"/>
                          </w:rPr>
                          <w:t xml:space="preserve">2 de marzo de </w:t>
                        </w:r>
                        <w:r w:rsidRPr="005E10D2">
                          <w:rPr>
                            <w:color w:val="FFFFFF" w:themeColor="background1"/>
                            <w:sz w:val="24"/>
                            <w:szCs w:val="24"/>
                            <w:lang w:val="es-GT"/>
                          </w:rPr>
                          <w:t>201</w:t>
                        </w:r>
                        <w:r>
                          <w:rPr>
                            <w:color w:val="FFFFFF" w:themeColor="background1"/>
                            <w:sz w:val="24"/>
                            <w:szCs w:val="24"/>
                            <w:lang w:val="es-GT"/>
                          </w:rPr>
                          <w:t>6</w:t>
                        </w:r>
                      </w:p>
                      <w:p w14:paraId="431CA388" w14:textId="77777777" w:rsidR="00183EB4" w:rsidRPr="005E10D2" w:rsidRDefault="00183EB4" w:rsidP="0023422A">
                        <w:pPr>
                          <w:rPr>
                            <w:color w:val="FFFFFF" w:themeColor="background1"/>
                            <w:sz w:val="24"/>
                            <w:szCs w:val="24"/>
                            <w:lang w:val="es-GT"/>
                          </w:rPr>
                        </w:pPr>
                      </w:p>
                      <w:p w14:paraId="3CBA7518" w14:textId="0F787A60" w:rsidR="00183EB4" w:rsidRPr="005E10D2" w:rsidRDefault="00183EB4" w:rsidP="005C0B3C">
                        <w:pPr>
                          <w:jc w:val="left"/>
                          <w:rPr>
                            <w:color w:val="FFFFFF" w:themeColor="background1"/>
                            <w:sz w:val="24"/>
                            <w:szCs w:val="24"/>
                            <w:lang w:val="es-GT"/>
                          </w:rPr>
                        </w:pPr>
                        <w:r w:rsidRPr="006662DB">
                          <w:rPr>
                            <w:color w:val="FFFFFF" w:themeColor="background1"/>
                            <w:sz w:val="24"/>
                            <w:szCs w:val="24"/>
                            <w:lang w:val="es-GT"/>
                          </w:rPr>
                          <w:t xml:space="preserve">Esta publicación fue producida para revisión de la Agencia de los Estados Unidos para el Desarrollo Internacional (USAID, por sus siglas en inglés). </w:t>
                        </w:r>
                        <w:r w:rsidR="005C0B3C">
                          <w:rPr>
                            <w:color w:val="FFFFFF" w:themeColor="background1"/>
                            <w:sz w:val="24"/>
                            <w:szCs w:val="24"/>
                            <w:lang w:val="es-GT"/>
                          </w:rPr>
                          <w:t>Fue realizada</w:t>
                        </w:r>
                        <w:r w:rsidRPr="006662DB">
                          <w:rPr>
                            <w:color w:val="FFFFFF" w:themeColor="background1"/>
                            <w:sz w:val="24"/>
                            <w:szCs w:val="24"/>
                            <w:lang w:val="es-GT"/>
                          </w:rPr>
                          <w:t xml:space="preserve"> bajo el Programa de Monitoreo y Evaluación (MEP) por DevTech Systems, Inc. y el Instituto de Investigación y Proyección sobre Ambiente Natural y Sociedad (IARNA) de la Universidad Rafael Landívar (URL)</w:t>
                        </w:r>
                        <w:r w:rsidR="00986EDE">
                          <w:rPr>
                            <w:color w:val="FFFFFF" w:themeColor="background1"/>
                            <w:sz w:val="24"/>
                            <w:szCs w:val="24"/>
                            <w:lang w:val="es-GT"/>
                          </w:rPr>
                          <w:t>,</w:t>
                        </w:r>
                        <w:r w:rsidRPr="006662DB">
                          <w:rPr>
                            <w:color w:val="FFFFFF" w:themeColor="background1"/>
                            <w:sz w:val="24"/>
                            <w:szCs w:val="24"/>
                            <w:lang w:val="es-GT"/>
                          </w:rPr>
                          <w:t xml:space="preserve"> bajo el contrato número AID-520-C-13-00001.</w:t>
                        </w:r>
                      </w:p>
                    </w:txbxContent>
                  </v:textbox>
                </v:shape>
              </v:group>
            </w:pict>
          </mc:Fallback>
        </mc:AlternateContent>
      </w:r>
    </w:p>
    <w:p w14:paraId="5D9F55A0" w14:textId="77777777" w:rsidR="00997AFC" w:rsidRDefault="00997AFC" w:rsidP="00456C2A">
      <w:pPr>
        <w:jc w:val="left"/>
        <w:rPr>
          <w:noProof/>
          <w:lang w:val="es-GT" w:eastAsia="es-GT"/>
        </w:rPr>
      </w:pPr>
    </w:p>
    <w:p w14:paraId="44A4B710" w14:textId="77777777" w:rsidR="00997AFC" w:rsidRDefault="00997AFC" w:rsidP="00456C2A">
      <w:pPr>
        <w:jc w:val="left"/>
        <w:rPr>
          <w:noProof/>
          <w:lang w:val="es-GT" w:eastAsia="es-GT"/>
        </w:rPr>
      </w:pPr>
    </w:p>
    <w:p w14:paraId="7E0FB5C7" w14:textId="77777777" w:rsidR="00997AFC" w:rsidRDefault="00997AFC" w:rsidP="00456C2A">
      <w:pPr>
        <w:jc w:val="left"/>
        <w:rPr>
          <w:noProof/>
          <w:lang w:val="es-GT" w:eastAsia="es-GT"/>
        </w:rPr>
      </w:pPr>
    </w:p>
    <w:p w14:paraId="3BBD92BF" w14:textId="305F76BC" w:rsidR="00456C2A" w:rsidRDefault="00183EB4">
      <w:pPr>
        <w:jc w:val="left"/>
        <w:rPr>
          <w:caps/>
          <w:color w:val="FF0000"/>
          <w:sz w:val="24"/>
          <w:szCs w:val="24"/>
        </w:rPr>
        <w:sectPr w:rsidR="00456C2A" w:rsidSect="00C965D4">
          <w:footerReference w:type="even" r:id="rId16"/>
          <w:endnotePr>
            <w:numFmt w:val="decimal"/>
          </w:endnotePr>
          <w:type w:val="continuous"/>
          <w:pgSz w:w="12240" w:h="15840"/>
          <w:pgMar w:top="720" w:right="720" w:bottom="720" w:left="0" w:header="720" w:footer="720" w:gutter="0"/>
          <w:pgNumType w:fmt="lowerRoman"/>
          <w:cols w:space="720"/>
          <w:docGrid w:linePitch="360"/>
        </w:sectPr>
      </w:pPr>
      <w:r>
        <w:rPr>
          <w:noProof/>
          <w:lang w:val="es-GT" w:eastAsia="es-GT"/>
        </w:rPr>
        <w:drawing>
          <wp:inline distT="0" distB="0" distL="0" distR="0" wp14:anchorId="595AD8E5" wp14:editId="071AEF2D">
            <wp:extent cx="7869653" cy="4229141"/>
            <wp:effectExtent l="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de prueb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874643" cy="4231823"/>
                    </a:xfrm>
                    <a:prstGeom prst="rect">
                      <a:avLst/>
                    </a:prstGeom>
                  </pic:spPr>
                </pic:pic>
              </a:graphicData>
            </a:graphic>
          </wp:inline>
        </w:drawing>
      </w:r>
    </w:p>
    <w:p w14:paraId="0C174BCA" w14:textId="77777777" w:rsidR="0035199D" w:rsidRDefault="0035199D" w:rsidP="00791019">
      <w:pPr>
        <w:rPr>
          <w:sz w:val="52"/>
          <w:szCs w:val="52"/>
          <w:lang w:val="es-GT"/>
        </w:rPr>
      </w:pPr>
    </w:p>
    <w:p w14:paraId="74C33D40" w14:textId="77777777" w:rsidR="0035199D" w:rsidRDefault="0035199D" w:rsidP="00791019">
      <w:pPr>
        <w:rPr>
          <w:sz w:val="52"/>
          <w:szCs w:val="52"/>
          <w:lang w:val="es-GT"/>
        </w:rPr>
      </w:pPr>
      <w:bookmarkStart w:id="36" w:name="_GoBack"/>
      <w:bookmarkEnd w:id="36"/>
    </w:p>
    <w:p w14:paraId="0111BB49" w14:textId="77777777" w:rsidR="0035199D" w:rsidRDefault="0035199D" w:rsidP="00791019">
      <w:pPr>
        <w:rPr>
          <w:sz w:val="52"/>
          <w:szCs w:val="52"/>
          <w:lang w:val="es-GT"/>
        </w:rPr>
      </w:pPr>
    </w:p>
    <w:p w14:paraId="204A9CE3" w14:textId="77777777" w:rsidR="0035199D" w:rsidRDefault="0035199D" w:rsidP="00791019">
      <w:pPr>
        <w:rPr>
          <w:sz w:val="52"/>
          <w:szCs w:val="52"/>
          <w:lang w:val="es-GT"/>
        </w:rPr>
      </w:pPr>
    </w:p>
    <w:p w14:paraId="6971813D" w14:textId="77777777" w:rsidR="0035199D" w:rsidRDefault="0035199D" w:rsidP="00791019">
      <w:pPr>
        <w:rPr>
          <w:sz w:val="52"/>
          <w:szCs w:val="52"/>
          <w:lang w:val="es-GT"/>
        </w:rPr>
      </w:pPr>
    </w:p>
    <w:p w14:paraId="4277DF28" w14:textId="77777777" w:rsidR="0035199D" w:rsidRDefault="0035199D" w:rsidP="00791019">
      <w:pPr>
        <w:rPr>
          <w:sz w:val="52"/>
          <w:szCs w:val="52"/>
          <w:lang w:val="es-GT"/>
        </w:rPr>
      </w:pPr>
    </w:p>
    <w:p w14:paraId="0BB8E989" w14:textId="77777777" w:rsidR="0035199D" w:rsidRDefault="0035199D" w:rsidP="00791019">
      <w:pPr>
        <w:rPr>
          <w:sz w:val="52"/>
          <w:szCs w:val="52"/>
          <w:lang w:val="es-GT"/>
        </w:rPr>
      </w:pPr>
    </w:p>
    <w:p w14:paraId="4FE3E4BE" w14:textId="77777777" w:rsidR="0035199D" w:rsidRDefault="0035199D" w:rsidP="00791019">
      <w:pPr>
        <w:rPr>
          <w:sz w:val="52"/>
          <w:szCs w:val="52"/>
          <w:lang w:val="es-GT"/>
        </w:rPr>
      </w:pPr>
    </w:p>
    <w:p w14:paraId="74CB1ACC" w14:textId="77777777" w:rsidR="0035199D" w:rsidRDefault="0035199D" w:rsidP="00791019">
      <w:pPr>
        <w:rPr>
          <w:sz w:val="52"/>
          <w:szCs w:val="52"/>
          <w:lang w:val="es-GT"/>
        </w:rPr>
      </w:pPr>
    </w:p>
    <w:p w14:paraId="2ECFF2C8" w14:textId="77777777" w:rsidR="0035199D" w:rsidRDefault="0035199D" w:rsidP="00791019">
      <w:pPr>
        <w:rPr>
          <w:sz w:val="52"/>
          <w:szCs w:val="52"/>
          <w:lang w:val="es-GT"/>
        </w:rPr>
      </w:pPr>
    </w:p>
    <w:p w14:paraId="7AA1A111" w14:textId="77777777" w:rsidR="0035199D" w:rsidRDefault="0035199D" w:rsidP="00791019">
      <w:pPr>
        <w:rPr>
          <w:sz w:val="52"/>
          <w:szCs w:val="52"/>
          <w:lang w:val="es-GT"/>
        </w:rPr>
      </w:pPr>
    </w:p>
    <w:p w14:paraId="25AD1525" w14:textId="77777777" w:rsidR="0035199D" w:rsidRDefault="0035199D" w:rsidP="00791019">
      <w:pPr>
        <w:rPr>
          <w:sz w:val="52"/>
          <w:szCs w:val="52"/>
          <w:lang w:val="es-GT"/>
        </w:rPr>
      </w:pPr>
    </w:p>
    <w:p w14:paraId="7C10EB9A" w14:textId="77777777" w:rsidR="0035199D" w:rsidRDefault="0035199D" w:rsidP="00791019">
      <w:pPr>
        <w:rPr>
          <w:sz w:val="52"/>
          <w:szCs w:val="52"/>
          <w:lang w:val="es-GT"/>
        </w:rPr>
      </w:pPr>
    </w:p>
    <w:p w14:paraId="302B77DF" w14:textId="77777777" w:rsidR="0035199D" w:rsidRDefault="0035199D" w:rsidP="00791019">
      <w:pPr>
        <w:rPr>
          <w:sz w:val="52"/>
          <w:szCs w:val="52"/>
          <w:lang w:val="es-GT"/>
        </w:rPr>
      </w:pPr>
    </w:p>
    <w:p w14:paraId="0EA2627B" w14:textId="77777777" w:rsidR="0035199D" w:rsidRDefault="0035199D" w:rsidP="00791019">
      <w:pPr>
        <w:rPr>
          <w:sz w:val="52"/>
          <w:szCs w:val="52"/>
          <w:lang w:val="es-GT"/>
        </w:rPr>
      </w:pPr>
    </w:p>
    <w:p w14:paraId="06A8D291" w14:textId="77777777" w:rsidR="0035199D" w:rsidRDefault="0035199D" w:rsidP="00791019">
      <w:pPr>
        <w:rPr>
          <w:sz w:val="52"/>
          <w:szCs w:val="52"/>
          <w:lang w:val="es-GT"/>
        </w:rPr>
      </w:pPr>
    </w:p>
    <w:p w14:paraId="15A2BBE7" w14:textId="77777777" w:rsidR="0035199D" w:rsidRDefault="0035199D" w:rsidP="00791019">
      <w:pPr>
        <w:rPr>
          <w:sz w:val="52"/>
          <w:szCs w:val="52"/>
          <w:lang w:val="es-GT"/>
        </w:rPr>
      </w:pPr>
    </w:p>
    <w:p w14:paraId="1F0F3B60" w14:textId="77777777" w:rsidR="0035199D" w:rsidRDefault="0035199D" w:rsidP="00791019">
      <w:pPr>
        <w:rPr>
          <w:sz w:val="52"/>
          <w:szCs w:val="52"/>
          <w:lang w:val="es-GT"/>
        </w:rPr>
      </w:pPr>
    </w:p>
    <w:p w14:paraId="26659D08" w14:textId="77777777" w:rsidR="0035199D" w:rsidRDefault="0035199D" w:rsidP="00791019">
      <w:pPr>
        <w:rPr>
          <w:sz w:val="52"/>
          <w:szCs w:val="52"/>
          <w:lang w:val="es-GT"/>
        </w:rPr>
      </w:pPr>
    </w:p>
    <w:p w14:paraId="2345F681" w14:textId="77777777" w:rsidR="0035199D" w:rsidRDefault="0035199D" w:rsidP="00791019">
      <w:pPr>
        <w:rPr>
          <w:sz w:val="52"/>
          <w:szCs w:val="52"/>
          <w:lang w:val="es-GT"/>
        </w:rPr>
      </w:pPr>
    </w:p>
    <w:p w14:paraId="4E0E67FD" w14:textId="77777777" w:rsidR="0035199D" w:rsidRDefault="0035199D" w:rsidP="00791019">
      <w:pPr>
        <w:rPr>
          <w:sz w:val="52"/>
          <w:szCs w:val="52"/>
          <w:lang w:val="es-GT"/>
        </w:rPr>
      </w:pPr>
    </w:p>
    <w:p w14:paraId="72B3822D" w14:textId="77777777" w:rsidR="00791019" w:rsidRPr="005C0B3C" w:rsidRDefault="000E4883" w:rsidP="0035199D">
      <w:pPr>
        <w:jc w:val="center"/>
        <w:rPr>
          <w:lang w:val="es-GT"/>
        </w:rPr>
      </w:pPr>
      <w:r w:rsidRPr="005C0B3C">
        <w:rPr>
          <w:sz w:val="52"/>
          <w:szCs w:val="52"/>
          <w:lang w:val="es-GT"/>
        </w:rPr>
        <w:lastRenderedPageBreak/>
        <w:t>Programa de Monitoreo y Evaluación</w:t>
      </w:r>
    </w:p>
    <w:p w14:paraId="6B95DB8D" w14:textId="77777777" w:rsidR="00791019" w:rsidRPr="00826DF8" w:rsidRDefault="00791019" w:rsidP="00791019">
      <w:pPr>
        <w:rPr>
          <w:lang w:val="es-GT"/>
        </w:rPr>
      </w:pPr>
    </w:p>
    <w:p w14:paraId="6F149CF1" w14:textId="77777777" w:rsidR="00F02BE2" w:rsidRDefault="00F02BE2" w:rsidP="00A61A6B">
      <w:pPr>
        <w:jc w:val="center"/>
        <w:rPr>
          <w:sz w:val="52"/>
          <w:szCs w:val="52"/>
          <w:lang w:val="es-GT"/>
        </w:rPr>
      </w:pPr>
    </w:p>
    <w:p w14:paraId="1625DFD5" w14:textId="77777777" w:rsidR="0063047D" w:rsidRPr="005C0B3C" w:rsidRDefault="00A61A6B" w:rsidP="00A61A6B">
      <w:pPr>
        <w:jc w:val="center"/>
        <w:rPr>
          <w:sz w:val="44"/>
          <w:szCs w:val="44"/>
          <w:lang w:val="es-GT"/>
        </w:rPr>
      </w:pPr>
      <w:r w:rsidRPr="005C0B3C">
        <w:rPr>
          <w:sz w:val="44"/>
          <w:szCs w:val="44"/>
          <w:lang w:val="es-GT"/>
        </w:rPr>
        <w:t>Informe sobre el Seminario Estadístico</w:t>
      </w:r>
      <w:r w:rsidR="00F02BE2" w:rsidRPr="005C0B3C">
        <w:rPr>
          <w:sz w:val="44"/>
          <w:szCs w:val="44"/>
          <w:lang w:val="es-GT"/>
        </w:rPr>
        <w:t xml:space="preserve"> Nacional</w:t>
      </w:r>
      <w:r w:rsidRPr="005C0B3C">
        <w:rPr>
          <w:sz w:val="44"/>
          <w:szCs w:val="44"/>
          <w:lang w:val="es-GT"/>
        </w:rPr>
        <w:t xml:space="preserve"> 2015 </w:t>
      </w:r>
    </w:p>
    <w:p w14:paraId="7AE5BE3B" w14:textId="77777777" w:rsidR="005C0B3C" w:rsidRPr="005C0B3C" w:rsidRDefault="005C0B3C" w:rsidP="00F02BE2">
      <w:pPr>
        <w:jc w:val="center"/>
        <w:rPr>
          <w:sz w:val="40"/>
          <w:szCs w:val="24"/>
          <w:lang w:val="es-GT"/>
        </w:rPr>
      </w:pPr>
    </w:p>
    <w:p w14:paraId="4608AAC5" w14:textId="3010A338" w:rsidR="000E4883" w:rsidRPr="005C0B3C" w:rsidRDefault="00F46E81" w:rsidP="00F02BE2">
      <w:pPr>
        <w:jc w:val="center"/>
        <w:rPr>
          <w:sz w:val="40"/>
          <w:szCs w:val="24"/>
          <w:lang w:val="es-GT"/>
        </w:rPr>
      </w:pPr>
      <w:r w:rsidRPr="005C0B3C">
        <w:rPr>
          <w:sz w:val="40"/>
          <w:szCs w:val="24"/>
          <w:lang w:val="es-GT"/>
        </w:rPr>
        <w:t>T</w:t>
      </w:r>
      <w:r w:rsidR="005C0B3C" w:rsidRPr="005C0B3C">
        <w:rPr>
          <w:sz w:val="40"/>
          <w:szCs w:val="24"/>
          <w:lang w:val="es-GT"/>
        </w:rPr>
        <w:t>ask order</w:t>
      </w:r>
      <w:r w:rsidRPr="005C0B3C">
        <w:rPr>
          <w:sz w:val="40"/>
          <w:szCs w:val="24"/>
          <w:lang w:val="es-GT"/>
        </w:rPr>
        <w:t xml:space="preserve"> 4 </w:t>
      </w:r>
      <w:r w:rsidR="005C0B3C" w:rsidRPr="005C0B3C">
        <w:rPr>
          <w:sz w:val="40"/>
          <w:szCs w:val="24"/>
          <w:lang w:val="es-GT"/>
        </w:rPr>
        <w:t>–</w:t>
      </w:r>
      <w:r w:rsidRPr="005C0B3C">
        <w:rPr>
          <w:sz w:val="40"/>
          <w:szCs w:val="24"/>
          <w:lang w:val="es-GT"/>
        </w:rPr>
        <w:t xml:space="preserve"> </w:t>
      </w:r>
      <w:r w:rsidR="005C0B3C" w:rsidRPr="005C0B3C">
        <w:rPr>
          <w:sz w:val="40"/>
          <w:szCs w:val="24"/>
          <w:lang w:val="es-GT"/>
        </w:rPr>
        <w:t xml:space="preserve">Deliverable </w:t>
      </w:r>
      <w:r w:rsidRPr="005C0B3C">
        <w:rPr>
          <w:sz w:val="40"/>
          <w:szCs w:val="24"/>
          <w:lang w:val="es-GT"/>
        </w:rPr>
        <w:t>2a1</w:t>
      </w:r>
    </w:p>
    <w:p w14:paraId="09527569" w14:textId="2BFA7F73" w:rsidR="005C0B3C" w:rsidRDefault="005C0B3C" w:rsidP="00F02BE2">
      <w:pPr>
        <w:jc w:val="center"/>
        <w:rPr>
          <w:b/>
          <w:sz w:val="36"/>
          <w:lang w:val="es-GT"/>
        </w:rPr>
      </w:pPr>
      <w:r w:rsidRPr="005C0B3C">
        <w:rPr>
          <w:sz w:val="40"/>
          <w:szCs w:val="24"/>
          <w:lang w:val="es-GT"/>
        </w:rPr>
        <w:t>Seminario Estadístico Nacional</w:t>
      </w:r>
    </w:p>
    <w:p w14:paraId="558C30D7" w14:textId="77777777" w:rsidR="00F02BE2" w:rsidRPr="00F02BE2" w:rsidRDefault="00F02BE2" w:rsidP="00F02BE2">
      <w:pPr>
        <w:jc w:val="center"/>
        <w:rPr>
          <w:b/>
          <w:sz w:val="36"/>
          <w:lang w:val="es-GT"/>
        </w:rPr>
      </w:pPr>
    </w:p>
    <w:p w14:paraId="7E3A89CF" w14:textId="77777777" w:rsidR="00791019" w:rsidRPr="00791019" w:rsidRDefault="00791019" w:rsidP="00791019">
      <w:pPr>
        <w:rPr>
          <w:lang w:val="es-GT"/>
        </w:rPr>
      </w:pPr>
    </w:p>
    <w:p w14:paraId="26C5C502" w14:textId="77777777" w:rsidR="007234B0" w:rsidRPr="007234B0" w:rsidRDefault="007234B0" w:rsidP="007234B0">
      <w:pPr>
        <w:pStyle w:val="Puesto1"/>
        <w:rPr>
          <w:rFonts w:ascii="Arial Narrow" w:hAnsi="Arial Narrow" w:cs="Arial"/>
          <w:sz w:val="28"/>
          <w:szCs w:val="28"/>
          <w:lang w:val="es-GT"/>
        </w:rPr>
      </w:pPr>
      <w:r w:rsidRPr="007234B0">
        <w:rPr>
          <w:rFonts w:ascii="Arial Narrow" w:hAnsi="Arial Narrow" w:cs="Arial"/>
          <w:sz w:val="28"/>
          <w:szCs w:val="28"/>
          <w:lang w:val="es-GT"/>
        </w:rPr>
        <w:t>Sometido a la consideración de:</w:t>
      </w:r>
    </w:p>
    <w:p w14:paraId="0C23AC7B" w14:textId="77777777" w:rsidR="007234B0" w:rsidRPr="007234B0" w:rsidRDefault="007234B0" w:rsidP="007234B0">
      <w:pPr>
        <w:pStyle w:val="Puesto1"/>
        <w:rPr>
          <w:rFonts w:ascii="Arial Narrow" w:hAnsi="Arial Narrow" w:cs="Arial"/>
          <w:sz w:val="28"/>
          <w:szCs w:val="28"/>
        </w:rPr>
      </w:pPr>
      <w:r w:rsidRPr="007234B0">
        <w:rPr>
          <w:rFonts w:ascii="Arial Narrow" w:hAnsi="Arial Narrow" w:cs="Arial"/>
          <w:sz w:val="28"/>
          <w:szCs w:val="28"/>
        </w:rPr>
        <w:t>Josefina Martínez, Contracting Officer’s Representative</w:t>
      </w:r>
    </w:p>
    <w:p w14:paraId="4F9C9A7D" w14:textId="77777777" w:rsidR="007234B0" w:rsidRPr="007234B0" w:rsidRDefault="007234B0" w:rsidP="007234B0">
      <w:pPr>
        <w:pStyle w:val="Puesto1"/>
        <w:rPr>
          <w:rFonts w:ascii="Arial Narrow" w:hAnsi="Arial Narrow" w:cs="Arial"/>
          <w:sz w:val="28"/>
          <w:szCs w:val="28"/>
        </w:rPr>
      </w:pPr>
      <w:r w:rsidRPr="007234B0">
        <w:rPr>
          <w:rFonts w:ascii="Arial Narrow" w:hAnsi="Arial Narrow" w:cs="Arial"/>
          <w:sz w:val="28"/>
          <w:szCs w:val="28"/>
        </w:rPr>
        <w:t>USAID/Guatemala</w:t>
      </w:r>
    </w:p>
    <w:p w14:paraId="45DF82E7" w14:textId="77777777" w:rsidR="007234B0" w:rsidRPr="007234B0" w:rsidRDefault="007234B0" w:rsidP="007234B0">
      <w:pPr>
        <w:pStyle w:val="Puesto1"/>
        <w:rPr>
          <w:rFonts w:ascii="Arial Narrow" w:hAnsi="Arial Narrow" w:cs="Arial"/>
          <w:sz w:val="28"/>
          <w:szCs w:val="28"/>
        </w:rPr>
      </w:pPr>
    </w:p>
    <w:p w14:paraId="2AADBB6D" w14:textId="77777777" w:rsidR="007234B0" w:rsidRPr="007234B0" w:rsidRDefault="007234B0" w:rsidP="007234B0">
      <w:pPr>
        <w:pStyle w:val="Puesto1"/>
        <w:rPr>
          <w:rFonts w:ascii="Arial Narrow" w:hAnsi="Arial Narrow" w:cs="Arial"/>
          <w:sz w:val="28"/>
          <w:szCs w:val="28"/>
          <w:lang w:val="es-GT"/>
        </w:rPr>
      </w:pPr>
      <w:r w:rsidRPr="007234B0">
        <w:rPr>
          <w:rFonts w:ascii="Arial Narrow" w:hAnsi="Arial Narrow" w:cs="Arial"/>
          <w:sz w:val="28"/>
          <w:szCs w:val="28"/>
          <w:lang w:val="es-GT"/>
        </w:rPr>
        <w:t>Presentado por:</w:t>
      </w:r>
    </w:p>
    <w:p w14:paraId="65FC0077" w14:textId="77777777" w:rsidR="007234B0" w:rsidRPr="007234B0" w:rsidRDefault="007234B0" w:rsidP="007234B0">
      <w:pPr>
        <w:pStyle w:val="Puesto1"/>
        <w:rPr>
          <w:rFonts w:ascii="Arial Narrow" w:hAnsi="Arial Narrow" w:cs="Arial"/>
          <w:sz w:val="28"/>
          <w:szCs w:val="28"/>
          <w:lang w:val="es-GT"/>
        </w:rPr>
      </w:pPr>
      <w:r w:rsidRPr="007234B0">
        <w:rPr>
          <w:rFonts w:ascii="Arial Narrow" w:hAnsi="Arial Narrow" w:cs="Arial"/>
          <w:sz w:val="28"/>
          <w:szCs w:val="28"/>
          <w:lang w:val="es-GT"/>
        </w:rPr>
        <w:t>DevTech Systems, Inc. y IARNA/URL</w:t>
      </w:r>
    </w:p>
    <w:p w14:paraId="0FAAB418" w14:textId="77777777" w:rsidR="007234B0" w:rsidRPr="007234B0" w:rsidRDefault="007234B0" w:rsidP="007234B0">
      <w:pPr>
        <w:pStyle w:val="Puesto1"/>
        <w:rPr>
          <w:rFonts w:ascii="Arial Narrow" w:hAnsi="Arial Narrow" w:cs="Arial"/>
          <w:sz w:val="28"/>
          <w:szCs w:val="28"/>
        </w:rPr>
      </w:pPr>
      <w:r w:rsidRPr="007234B0">
        <w:rPr>
          <w:rFonts w:ascii="Arial Narrow" w:hAnsi="Arial Narrow" w:cs="Arial"/>
          <w:sz w:val="28"/>
          <w:szCs w:val="28"/>
        </w:rPr>
        <w:t>Contrato AID-520-C-13-00001</w:t>
      </w:r>
    </w:p>
    <w:p w14:paraId="22CBAE8C" w14:textId="77777777" w:rsidR="00791019" w:rsidRPr="007234B0" w:rsidRDefault="007234B0" w:rsidP="007234B0">
      <w:pPr>
        <w:pStyle w:val="Puesto1"/>
        <w:rPr>
          <w:rFonts w:ascii="Arial Narrow" w:hAnsi="Arial Narrow" w:cs="Arial"/>
          <w:sz w:val="28"/>
          <w:szCs w:val="28"/>
        </w:rPr>
      </w:pPr>
      <w:r w:rsidRPr="007234B0">
        <w:rPr>
          <w:rFonts w:ascii="Arial Narrow" w:hAnsi="Arial Narrow" w:cs="Arial"/>
          <w:sz w:val="28"/>
          <w:szCs w:val="28"/>
        </w:rPr>
        <w:t>Subcontrato 1096-SC-13-001-00</w:t>
      </w:r>
    </w:p>
    <w:p w14:paraId="7AF402AE" w14:textId="77777777" w:rsidR="00791019" w:rsidRPr="007234B0" w:rsidRDefault="00791019" w:rsidP="00791019">
      <w:pPr>
        <w:pStyle w:val="Puesto1"/>
        <w:rPr>
          <w:rFonts w:cs="Arial"/>
        </w:rPr>
      </w:pPr>
    </w:p>
    <w:p w14:paraId="7E17B489" w14:textId="77777777" w:rsidR="00791019" w:rsidRDefault="00791019" w:rsidP="00791019"/>
    <w:p w14:paraId="6E75D830" w14:textId="77777777" w:rsidR="000E4883" w:rsidRDefault="000E4883" w:rsidP="00791019"/>
    <w:p w14:paraId="39F3A359" w14:textId="77777777" w:rsidR="000E4883" w:rsidRDefault="000E4883" w:rsidP="00791019"/>
    <w:p w14:paraId="36886ECC" w14:textId="0AADAB5A" w:rsidR="007234B0" w:rsidRPr="0035199D" w:rsidRDefault="007234B0" w:rsidP="0035199D">
      <w:pPr>
        <w:pStyle w:val="Puesto10"/>
        <w:jc w:val="left"/>
        <w:rPr>
          <w:rFonts w:cs="Arial"/>
          <w:b/>
          <w:sz w:val="22"/>
          <w:szCs w:val="22"/>
          <w:lang w:val="es-GT"/>
        </w:rPr>
      </w:pPr>
      <w:r w:rsidRPr="0035199D">
        <w:rPr>
          <w:rFonts w:cs="Arial"/>
          <w:b/>
          <w:sz w:val="22"/>
          <w:szCs w:val="22"/>
          <w:lang w:val="es-GT"/>
        </w:rPr>
        <w:t>RECONOCIMIENTO</w:t>
      </w:r>
      <w:r w:rsidR="0035199D">
        <w:rPr>
          <w:rFonts w:cs="Arial"/>
          <w:b/>
          <w:sz w:val="22"/>
          <w:szCs w:val="22"/>
          <w:lang w:val="es-GT"/>
        </w:rPr>
        <w:t>S</w:t>
      </w:r>
      <w:r w:rsidRPr="0035199D">
        <w:rPr>
          <w:rFonts w:cs="Arial"/>
          <w:b/>
          <w:sz w:val="22"/>
          <w:szCs w:val="22"/>
          <w:lang w:val="es-GT"/>
        </w:rPr>
        <w:t>:</w:t>
      </w:r>
    </w:p>
    <w:p w14:paraId="2B0F5510" w14:textId="77777777" w:rsidR="007234B0" w:rsidRPr="0035199D" w:rsidRDefault="007234B0" w:rsidP="0035199D">
      <w:pPr>
        <w:pStyle w:val="Puesto10"/>
        <w:jc w:val="left"/>
        <w:rPr>
          <w:rFonts w:cs="Arial"/>
          <w:sz w:val="22"/>
          <w:szCs w:val="22"/>
          <w:lang w:val="es-GT"/>
        </w:rPr>
      </w:pPr>
    </w:p>
    <w:p w14:paraId="063F0F32" w14:textId="77777777" w:rsidR="007234B0" w:rsidRPr="0035199D" w:rsidRDefault="007234B0" w:rsidP="0035199D">
      <w:pPr>
        <w:pStyle w:val="Puesto10"/>
        <w:jc w:val="left"/>
        <w:rPr>
          <w:rFonts w:cs="Arial"/>
          <w:sz w:val="22"/>
          <w:szCs w:val="22"/>
          <w:lang w:val="es-GT"/>
        </w:rPr>
      </w:pPr>
      <w:r w:rsidRPr="0035199D">
        <w:rPr>
          <w:rFonts w:cs="Arial"/>
          <w:sz w:val="22"/>
          <w:szCs w:val="22"/>
          <w:lang w:val="es-GT"/>
        </w:rPr>
        <w:t xml:space="preserve">La </w:t>
      </w:r>
      <w:r w:rsidR="00FA7C84" w:rsidRPr="0035199D">
        <w:rPr>
          <w:rFonts w:cs="Arial"/>
          <w:sz w:val="22"/>
          <w:szCs w:val="22"/>
          <w:lang w:val="es-GT"/>
        </w:rPr>
        <w:t>coordinación</w:t>
      </w:r>
      <w:r w:rsidRPr="0035199D">
        <w:rPr>
          <w:rFonts w:cs="Arial"/>
          <w:sz w:val="22"/>
          <w:szCs w:val="22"/>
          <w:lang w:val="es-GT"/>
        </w:rPr>
        <w:t xml:space="preserve"> de</w:t>
      </w:r>
      <w:r w:rsidR="00FA7C84" w:rsidRPr="0035199D">
        <w:rPr>
          <w:rFonts w:cs="Arial"/>
          <w:sz w:val="22"/>
          <w:szCs w:val="22"/>
          <w:lang w:val="es-GT"/>
        </w:rPr>
        <w:t>l apoyo técnico y adminstrativo para la celebración del 3er. Seminario Estadístico Nacional</w:t>
      </w:r>
      <w:r w:rsidRPr="0035199D">
        <w:rPr>
          <w:rFonts w:cs="Arial"/>
          <w:sz w:val="22"/>
          <w:szCs w:val="22"/>
          <w:lang w:val="es-GT"/>
        </w:rPr>
        <w:t xml:space="preserve"> estuvo a cargo de  Héctor Tuy, Director del Instituto de Investigación y Proyección sobre Ambiente Natural y Sociedad (IARNA) de la Universidad Rafael Landívar (URL), y Pedro Pineda, Coordinador de Investigación del IARNA. La elaboración de este </w:t>
      </w:r>
      <w:r w:rsidR="00FA7C84" w:rsidRPr="0035199D">
        <w:rPr>
          <w:rFonts w:cs="Arial"/>
          <w:sz w:val="22"/>
          <w:szCs w:val="22"/>
          <w:lang w:val="es-GT"/>
        </w:rPr>
        <w:t>informe</w:t>
      </w:r>
      <w:r w:rsidRPr="0035199D">
        <w:rPr>
          <w:rFonts w:cs="Arial"/>
          <w:sz w:val="22"/>
          <w:szCs w:val="22"/>
          <w:lang w:val="es-GT"/>
        </w:rPr>
        <w:t xml:space="preserve"> estuvo a cargo de Lorena Ninel Estrada. La fotografía fue tomada por Aldo Soto, Guatemala, 2015. </w:t>
      </w:r>
    </w:p>
    <w:p w14:paraId="3C36B679" w14:textId="77777777" w:rsidR="007234B0" w:rsidRPr="0035199D" w:rsidRDefault="007234B0" w:rsidP="0035199D">
      <w:pPr>
        <w:pStyle w:val="Puesto10"/>
        <w:jc w:val="left"/>
        <w:rPr>
          <w:rFonts w:cs="Arial"/>
          <w:b/>
          <w:sz w:val="22"/>
          <w:szCs w:val="22"/>
          <w:lang w:val="es-GT"/>
        </w:rPr>
      </w:pPr>
    </w:p>
    <w:p w14:paraId="1A031A79" w14:textId="77777777" w:rsidR="007234B0" w:rsidRPr="0035199D" w:rsidRDefault="007234B0" w:rsidP="0035199D">
      <w:pPr>
        <w:pStyle w:val="Puesto10"/>
        <w:jc w:val="left"/>
        <w:rPr>
          <w:rFonts w:cs="Arial"/>
          <w:b/>
          <w:sz w:val="22"/>
          <w:szCs w:val="22"/>
          <w:lang w:val="es-GT"/>
        </w:rPr>
      </w:pPr>
      <w:r w:rsidRPr="0035199D">
        <w:rPr>
          <w:rFonts w:cs="Arial"/>
          <w:b/>
          <w:sz w:val="22"/>
          <w:szCs w:val="22"/>
          <w:lang w:val="es-GT"/>
        </w:rPr>
        <w:t>DESCARGO DE RESPONSABILIDADES:</w:t>
      </w:r>
    </w:p>
    <w:p w14:paraId="041B579F" w14:textId="77777777" w:rsidR="007234B0" w:rsidRPr="0035199D" w:rsidRDefault="007234B0" w:rsidP="0035199D">
      <w:pPr>
        <w:pStyle w:val="Puesto10"/>
        <w:jc w:val="left"/>
        <w:rPr>
          <w:sz w:val="22"/>
          <w:szCs w:val="22"/>
          <w:lang w:val="es-ES"/>
        </w:rPr>
      </w:pPr>
    </w:p>
    <w:p w14:paraId="27FD2310" w14:textId="77777777" w:rsidR="007234B0" w:rsidRPr="0035199D" w:rsidRDefault="007234B0" w:rsidP="0035199D">
      <w:pPr>
        <w:pStyle w:val="Puesto10"/>
        <w:jc w:val="left"/>
        <w:rPr>
          <w:rFonts w:cs="Arial"/>
          <w:b/>
          <w:sz w:val="22"/>
          <w:szCs w:val="22"/>
          <w:lang w:val="es-GT"/>
        </w:rPr>
      </w:pPr>
      <w:r w:rsidRPr="0035199D">
        <w:rPr>
          <w:sz w:val="22"/>
          <w:szCs w:val="22"/>
          <w:lang w:val="es-ES"/>
        </w:rPr>
        <w:t>Este informe es posible gracias al apoyo del Pueblo de los Estados Unidos a través de la Agencia de los Estados Unidos para el Desarrollo Internacional (USAID).  El contenido del informe es responsabilidad exclusiva de DevTech Systems, Inc. y el mismo no necesariamente refleja la perspectiva de USAID ni del Gobierno de los Estados Unidos de América.</w:t>
      </w:r>
    </w:p>
    <w:p w14:paraId="3536EE69" w14:textId="77777777" w:rsidR="003D2D02" w:rsidRDefault="003D2D02" w:rsidP="003D2D02">
      <w:pPr>
        <w:rPr>
          <w:sz w:val="18"/>
          <w:szCs w:val="18"/>
          <w:lang w:val="es-GT"/>
        </w:rPr>
      </w:pPr>
    </w:p>
    <w:p w14:paraId="17650492" w14:textId="77777777" w:rsidR="003D2D02" w:rsidRDefault="003D2D02" w:rsidP="003D2D02">
      <w:pPr>
        <w:rPr>
          <w:color w:val="FF0000"/>
          <w:sz w:val="24"/>
          <w:szCs w:val="24"/>
          <w:lang w:val="es-GT"/>
        </w:rPr>
        <w:sectPr w:rsidR="003D2D02" w:rsidSect="00C965D4">
          <w:endnotePr>
            <w:numFmt w:val="decimal"/>
          </w:endnotePr>
          <w:pgSz w:w="12240" w:h="15840" w:code="1"/>
          <w:pgMar w:top="1440" w:right="1440" w:bottom="1440" w:left="1440" w:header="720" w:footer="720" w:gutter="0"/>
          <w:pgNumType w:fmt="lowerRoman"/>
          <w:cols w:space="720"/>
          <w:vAlign w:val="center"/>
          <w:titlePg/>
          <w:docGrid w:linePitch="360"/>
        </w:sectPr>
      </w:pPr>
    </w:p>
    <w:p w14:paraId="5E5BAC8F" w14:textId="77777777" w:rsidR="0035199D" w:rsidRPr="0035199D" w:rsidRDefault="0035199D" w:rsidP="0035199D">
      <w:pPr>
        <w:pStyle w:val="TtulodeTDC"/>
        <w:spacing w:before="480" w:line="276" w:lineRule="auto"/>
        <w:jc w:val="center"/>
        <w:rPr>
          <w:rFonts w:eastAsia="Calibri" w:cs="Arial"/>
          <w:b/>
          <w:caps w:val="0"/>
          <w:color w:val="auto"/>
          <w:sz w:val="28"/>
          <w:lang w:val="es-GT" w:eastAsia="en-US"/>
        </w:rPr>
      </w:pPr>
      <w:bookmarkStart w:id="37" w:name="_Toc318566415"/>
      <w:r w:rsidRPr="0035199D">
        <w:rPr>
          <w:rFonts w:eastAsia="Calibri" w:cs="Arial"/>
          <w:b/>
          <w:caps w:val="0"/>
          <w:color w:val="auto"/>
          <w:sz w:val="28"/>
          <w:lang w:val="es-GT" w:eastAsia="en-US"/>
        </w:rPr>
        <w:lastRenderedPageBreak/>
        <w:t>Tabla de contenidos</w:t>
      </w:r>
    </w:p>
    <w:p w14:paraId="7DF7D9E3" w14:textId="77777777" w:rsidR="0035199D" w:rsidRPr="00983095" w:rsidRDefault="0035199D" w:rsidP="0035199D">
      <w:pPr>
        <w:tabs>
          <w:tab w:val="center" w:pos="4680"/>
        </w:tabs>
        <w:rPr>
          <w:lang w:val="es-GT"/>
        </w:rPr>
      </w:pPr>
    </w:p>
    <w:p w14:paraId="286EE7E8" w14:textId="77777777" w:rsidR="0035199D" w:rsidRDefault="0035199D" w:rsidP="0035199D">
      <w:pPr>
        <w:pStyle w:val="TDC1"/>
        <w:tabs>
          <w:tab w:val="right" w:leader="dot" w:pos="9350"/>
        </w:tabs>
        <w:rPr>
          <w:rFonts w:asciiTheme="minorHAnsi" w:eastAsiaTheme="minorEastAsia" w:hAnsiTheme="minorHAnsi" w:cstheme="minorBidi"/>
          <w:noProof/>
          <w:sz w:val="24"/>
          <w:szCs w:val="24"/>
          <w:lang w:val="es-GT" w:eastAsia="ja-JP"/>
        </w:rPr>
      </w:pPr>
      <w:r>
        <w:rPr>
          <w:lang w:val="es-GT"/>
        </w:rPr>
        <w:fldChar w:fldCharType="begin"/>
      </w:r>
      <w:r>
        <w:rPr>
          <w:lang w:val="es-GT"/>
        </w:rPr>
        <w:instrText xml:space="preserve"> TOC \o "1-3" \h \z \u </w:instrText>
      </w:r>
      <w:r>
        <w:rPr>
          <w:lang w:val="es-GT"/>
        </w:rPr>
        <w:fldChar w:fldCharType="separate"/>
      </w:r>
      <w:r w:rsidRPr="00183EB4">
        <w:rPr>
          <w:noProof/>
          <w:lang w:val="es-GT"/>
        </w:rPr>
        <w:t>PRESENTACIÓN</w:t>
      </w:r>
      <w:r w:rsidRPr="00183EB4">
        <w:rPr>
          <w:noProof/>
          <w:lang w:val="es-GT"/>
        </w:rPr>
        <w:tab/>
      </w:r>
      <w:r>
        <w:rPr>
          <w:noProof/>
        </w:rPr>
        <w:fldChar w:fldCharType="begin"/>
      </w:r>
      <w:r w:rsidRPr="00183EB4">
        <w:rPr>
          <w:noProof/>
          <w:lang w:val="es-GT"/>
        </w:rPr>
        <w:instrText xml:space="preserve"> PAGEREF _Toc318566415 \h </w:instrText>
      </w:r>
      <w:r>
        <w:rPr>
          <w:noProof/>
        </w:rPr>
      </w:r>
      <w:r>
        <w:rPr>
          <w:noProof/>
        </w:rPr>
        <w:fldChar w:fldCharType="separate"/>
      </w:r>
      <w:r w:rsidR="00631E66">
        <w:rPr>
          <w:noProof/>
          <w:lang w:val="es-GT"/>
        </w:rPr>
        <w:t>v</w:t>
      </w:r>
      <w:r>
        <w:rPr>
          <w:noProof/>
        </w:rPr>
        <w:fldChar w:fldCharType="end"/>
      </w:r>
    </w:p>
    <w:p w14:paraId="41C36E4C" w14:textId="77777777" w:rsidR="0035199D" w:rsidRDefault="0035199D" w:rsidP="0035199D">
      <w:pPr>
        <w:pStyle w:val="TDC1"/>
        <w:tabs>
          <w:tab w:val="right" w:leader="dot" w:pos="9350"/>
        </w:tabs>
        <w:rPr>
          <w:rFonts w:asciiTheme="minorHAnsi" w:eastAsiaTheme="minorEastAsia" w:hAnsiTheme="minorHAnsi" w:cstheme="minorBidi"/>
          <w:noProof/>
          <w:sz w:val="24"/>
          <w:szCs w:val="24"/>
          <w:lang w:val="es-GT" w:eastAsia="ja-JP"/>
        </w:rPr>
      </w:pPr>
      <w:r w:rsidRPr="00183EB4">
        <w:rPr>
          <w:noProof/>
          <w:lang w:val="es-GT"/>
        </w:rPr>
        <w:t>ACRÓNIMOS y SIGLAS</w:t>
      </w:r>
      <w:r w:rsidRPr="00183EB4">
        <w:rPr>
          <w:noProof/>
          <w:lang w:val="es-GT"/>
        </w:rPr>
        <w:tab/>
      </w:r>
      <w:r>
        <w:rPr>
          <w:noProof/>
        </w:rPr>
        <w:fldChar w:fldCharType="begin"/>
      </w:r>
      <w:r w:rsidRPr="00183EB4">
        <w:rPr>
          <w:noProof/>
          <w:lang w:val="es-GT"/>
        </w:rPr>
        <w:instrText xml:space="preserve"> PAGEREF _Toc318566416 \h </w:instrText>
      </w:r>
      <w:r>
        <w:rPr>
          <w:noProof/>
        </w:rPr>
      </w:r>
      <w:r>
        <w:rPr>
          <w:noProof/>
        </w:rPr>
        <w:fldChar w:fldCharType="separate"/>
      </w:r>
      <w:r w:rsidR="00631E66">
        <w:rPr>
          <w:noProof/>
          <w:lang w:val="es-GT"/>
        </w:rPr>
        <w:t>vii</w:t>
      </w:r>
      <w:r>
        <w:rPr>
          <w:noProof/>
        </w:rPr>
        <w:fldChar w:fldCharType="end"/>
      </w:r>
    </w:p>
    <w:p w14:paraId="016B2A3D" w14:textId="77777777" w:rsidR="0035199D" w:rsidRDefault="0035199D" w:rsidP="0035199D">
      <w:pPr>
        <w:pStyle w:val="TDC1"/>
        <w:tabs>
          <w:tab w:val="left" w:pos="343"/>
          <w:tab w:val="right" w:leader="dot" w:pos="9350"/>
        </w:tabs>
        <w:rPr>
          <w:rFonts w:asciiTheme="minorHAnsi" w:eastAsiaTheme="minorEastAsia" w:hAnsiTheme="minorHAnsi" w:cstheme="minorBidi"/>
          <w:noProof/>
          <w:sz w:val="24"/>
          <w:szCs w:val="24"/>
          <w:lang w:val="es-GT" w:eastAsia="ja-JP"/>
        </w:rPr>
      </w:pPr>
      <w:r w:rsidRPr="00D208FC">
        <w:rPr>
          <w:rFonts w:ascii="Gill Sans MT" w:hAnsi="Gill Sans MT"/>
          <w:noProof/>
          <w:lang w:val="es-GT"/>
        </w:rPr>
        <w:t>I.</w:t>
      </w:r>
      <w:r>
        <w:rPr>
          <w:rFonts w:asciiTheme="minorHAnsi" w:eastAsiaTheme="minorEastAsia" w:hAnsiTheme="minorHAnsi" w:cstheme="minorBidi"/>
          <w:noProof/>
          <w:sz w:val="24"/>
          <w:szCs w:val="24"/>
          <w:lang w:val="es-GT" w:eastAsia="ja-JP"/>
        </w:rPr>
        <w:tab/>
      </w:r>
      <w:r w:rsidRPr="00D208FC">
        <w:rPr>
          <w:noProof/>
          <w:lang w:val="es-GT"/>
        </w:rPr>
        <w:t>III Seminario estadístico nacional</w:t>
      </w:r>
      <w:r w:rsidRPr="00183EB4">
        <w:rPr>
          <w:noProof/>
          <w:lang w:val="es-GT"/>
        </w:rPr>
        <w:tab/>
      </w:r>
      <w:r>
        <w:rPr>
          <w:noProof/>
        </w:rPr>
        <w:fldChar w:fldCharType="begin"/>
      </w:r>
      <w:r w:rsidRPr="00183EB4">
        <w:rPr>
          <w:noProof/>
          <w:lang w:val="es-GT"/>
        </w:rPr>
        <w:instrText xml:space="preserve"> PAGEREF _Toc318566417 \h </w:instrText>
      </w:r>
      <w:r>
        <w:rPr>
          <w:noProof/>
        </w:rPr>
      </w:r>
      <w:r>
        <w:rPr>
          <w:noProof/>
        </w:rPr>
        <w:fldChar w:fldCharType="separate"/>
      </w:r>
      <w:r w:rsidR="00631E66">
        <w:rPr>
          <w:noProof/>
          <w:lang w:val="es-GT"/>
        </w:rPr>
        <w:t>1</w:t>
      </w:r>
      <w:r>
        <w:rPr>
          <w:noProof/>
        </w:rPr>
        <w:fldChar w:fldCharType="end"/>
      </w:r>
    </w:p>
    <w:p w14:paraId="0740045C" w14:textId="77777777" w:rsidR="0035199D" w:rsidRDefault="0035199D" w:rsidP="0035199D">
      <w:pPr>
        <w:pStyle w:val="TDC2"/>
        <w:tabs>
          <w:tab w:val="left" w:pos="637"/>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A.</w:t>
      </w:r>
      <w:r>
        <w:rPr>
          <w:rFonts w:asciiTheme="minorHAnsi" w:eastAsiaTheme="minorEastAsia" w:hAnsiTheme="minorHAnsi" w:cstheme="minorBidi"/>
          <w:noProof/>
          <w:sz w:val="24"/>
          <w:szCs w:val="24"/>
          <w:lang w:val="es-GT" w:eastAsia="ja-JP"/>
        </w:rPr>
        <w:tab/>
      </w:r>
      <w:r w:rsidRPr="00D208FC">
        <w:rPr>
          <w:noProof/>
          <w:lang w:val="es-ES_tradnl"/>
        </w:rPr>
        <w:t>Antecedentes</w:t>
      </w:r>
      <w:r w:rsidRPr="00183EB4">
        <w:rPr>
          <w:noProof/>
          <w:lang w:val="es-GT"/>
        </w:rPr>
        <w:tab/>
      </w:r>
      <w:r>
        <w:rPr>
          <w:noProof/>
        </w:rPr>
        <w:fldChar w:fldCharType="begin"/>
      </w:r>
      <w:r w:rsidRPr="00183EB4">
        <w:rPr>
          <w:noProof/>
          <w:lang w:val="es-GT"/>
        </w:rPr>
        <w:instrText xml:space="preserve"> PAGEREF _Toc318566418 \h </w:instrText>
      </w:r>
      <w:r>
        <w:rPr>
          <w:noProof/>
        </w:rPr>
      </w:r>
      <w:r>
        <w:rPr>
          <w:noProof/>
        </w:rPr>
        <w:fldChar w:fldCharType="separate"/>
      </w:r>
      <w:r w:rsidR="00631E66">
        <w:rPr>
          <w:noProof/>
          <w:lang w:val="es-GT"/>
        </w:rPr>
        <w:t>1</w:t>
      </w:r>
      <w:r>
        <w:rPr>
          <w:noProof/>
        </w:rPr>
        <w:fldChar w:fldCharType="end"/>
      </w:r>
    </w:p>
    <w:p w14:paraId="3DF3F89E" w14:textId="77777777" w:rsidR="0035199D" w:rsidRDefault="0035199D" w:rsidP="0035199D">
      <w:pPr>
        <w:pStyle w:val="TDC2"/>
        <w:tabs>
          <w:tab w:val="left" w:pos="616"/>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B.</w:t>
      </w:r>
      <w:r>
        <w:rPr>
          <w:rFonts w:asciiTheme="minorHAnsi" w:eastAsiaTheme="minorEastAsia" w:hAnsiTheme="minorHAnsi" w:cstheme="minorBidi"/>
          <w:noProof/>
          <w:sz w:val="24"/>
          <w:szCs w:val="24"/>
          <w:lang w:val="es-GT" w:eastAsia="ja-JP"/>
        </w:rPr>
        <w:tab/>
      </w:r>
      <w:r w:rsidRPr="00D208FC">
        <w:rPr>
          <w:noProof/>
          <w:lang w:val="es-ES_tradnl"/>
        </w:rPr>
        <w:t>Objetivos del III Seminario Estadístico Nacional</w:t>
      </w:r>
      <w:r w:rsidRPr="00183EB4">
        <w:rPr>
          <w:noProof/>
          <w:lang w:val="es-GT"/>
        </w:rPr>
        <w:tab/>
      </w:r>
      <w:r>
        <w:rPr>
          <w:noProof/>
        </w:rPr>
        <w:fldChar w:fldCharType="begin"/>
      </w:r>
      <w:r w:rsidRPr="00183EB4">
        <w:rPr>
          <w:noProof/>
          <w:lang w:val="es-GT"/>
        </w:rPr>
        <w:instrText xml:space="preserve"> PAGEREF _Toc318566419 \h </w:instrText>
      </w:r>
      <w:r>
        <w:rPr>
          <w:noProof/>
        </w:rPr>
      </w:r>
      <w:r>
        <w:rPr>
          <w:noProof/>
        </w:rPr>
        <w:fldChar w:fldCharType="separate"/>
      </w:r>
      <w:r w:rsidR="00631E66">
        <w:rPr>
          <w:noProof/>
          <w:lang w:val="es-GT"/>
        </w:rPr>
        <w:t>1</w:t>
      </w:r>
      <w:r>
        <w:rPr>
          <w:noProof/>
        </w:rPr>
        <w:fldChar w:fldCharType="end"/>
      </w:r>
    </w:p>
    <w:p w14:paraId="53959768" w14:textId="77777777" w:rsidR="0035199D" w:rsidRDefault="0035199D" w:rsidP="0035199D">
      <w:pPr>
        <w:pStyle w:val="TDC3"/>
        <w:tabs>
          <w:tab w:val="left" w:pos="847"/>
          <w:tab w:val="right" w:leader="dot" w:pos="9350"/>
        </w:tabs>
        <w:rPr>
          <w:rFonts w:asciiTheme="minorHAnsi" w:eastAsiaTheme="minorEastAsia" w:hAnsiTheme="minorHAnsi" w:cstheme="minorBidi"/>
          <w:noProof/>
          <w:sz w:val="24"/>
          <w:szCs w:val="24"/>
          <w:lang w:val="es-GT" w:eastAsia="ja-JP"/>
        </w:rPr>
      </w:pPr>
      <w:r w:rsidRPr="00D208FC">
        <w:rPr>
          <w:noProof/>
          <w:lang w:val="es-GT"/>
        </w:rPr>
        <w:t>1.</w:t>
      </w:r>
      <w:r>
        <w:rPr>
          <w:rFonts w:asciiTheme="minorHAnsi" w:eastAsiaTheme="minorEastAsia" w:hAnsiTheme="minorHAnsi" w:cstheme="minorBidi"/>
          <w:noProof/>
          <w:sz w:val="24"/>
          <w:szCs w:val="24"/>
          <w:lang w:val="es-GT" w:eastAsia="ja-JP"/>
        </w:rPr>
        <w:tab/>
      </w:r>
      <w:r w:rsidRPr="00D208FC">
        <w:rPr>
          <w:noProof/>
          <w:lang w:val="es-GT"/>
        </w:rPr>
        <w:t>Objetivo general</w:t>
      </w:r>
      <w:r w:rsidRPr="00183EB4">
        <w:rPr>
          <w:noProof/>
          <w:lang w:val="es-GT"/>
        </w:rPr>
        <w:tab/>
      </w:r>
      <w:r>
        <w:rPr>
          <w:noProof/>
        </w:rPr>
        <w:fldChar w:fldCharType="begin"/>
      </w:r>
      <w:r w:rsidRPr="00183EB4">
        <w:rPr>
          <w:noProof/>
          <w:lang w:val="es-GT"/>
        </w:rPr>
        <w:instrText xml:space="preserve"> PAGEREF _Toc318566420 \h </w:instrText>
      </w:r>
      <w:r>
        <w:rPr>
          <w:noProof/>
        </w:rPr>
      </w:r>
      <w:r>
        <w:rPr>
          <w:noProof/>
        </w:rPr>
        <w:fldChar w:fldCharType="separate"/>
      </w:r>
      <w:r w:rsidR="00631E66">
        <w:rPr>
          <w:noProof/>
          <w:lang w:val="es-GT"/>
        </w:rPr>
        <w:t>1</w:t>
      </w:r>
      <w:r>
        <w:rPr>
          <w:noProof/>
        </w:rPr>
        <w:fldChar w:fldCharType="end"/>
      </w:r>
    </w:p>
    <w:p w14:paraId="2CDE5663" w14:textId="77777777" w:rsidR="0035199D" w:rsidRDefault="0035199D" w:rsidP="0035199D">
      <w:pPr>
        <w:pStyle w:val="TDC3"/>
        <w:tabs>
          <w:tab w:val="left" w:pos="847"/>
          <w:tab w:val="right" w:leader="dot" w:pos="9350"/>
        </w:tabs>
        <w:rPr>
          <w:rFonts w:asciiTheme="minorHAnsi" w:eastAsiaTheme="minorEastAsia" w:hAnsiTheme="minorHAnsi" w:cstheme="minorBidi"/>
          <w:noProof/>
          <w:sz w:val="24"/>
          <w:szCs w:val="24"/>
          <w:lang w:val="es-GT" w:eastAsia="ja-JP"/>
        </w:rPr>
      </w:pPr>
      <w:r w:rsidRPr="00D208FC">
        <w:rPr>
          <w:noProof/>
          <w:lang w:val="es-GT"/>
        </w:rPr>
        <w:t>2.</w:t>
      </w:r>
      <w:r>
        <w:rPr>
          <w:rFonts w:asciiTheme="minorHAnsi" w:eastAsiaTheme="minorEastAsia" w:hAnsiTheme="minorHAnsi" w:cstheme="minorBidi"/>
          <w:noProof/>
          <w:sz w:val="24"/>
          <w:szCs w:val="24"/>
          <w:lang w:val="es-GT" w:eastAsia="ja-JP"/>
        </w:rPr>
        <w:tab/>
      </w:r>
      <w:r w:rsidRPr="00D208FC">
        <w:rPr>
          <w:noProof/>
          <w:lang w:val="es-GT"/>
        </w:rPr>
        <w:t>Objetivos específicos</w:t>
      </w:r>
      <w:r w:rsidRPr="00183EB4">
        <w:rPr>
          <w:noProof/>
          <w:lang w:val="es-GT"/>
        </w:rPr>
        <w:tab/>
      </w:r>
      <w:r>
        <w:rPr>
          <w:noProof/>
        </w:rPr>
        <w:fldChar w:fldCharType="begin"/>
      </w:r>
      <w:r w:rsidRPr="00183EB4">
        <w:rPr>
          <w:noProof/>
          <w:lang w:val="es-GT"/>
        </w:rPr>
        <w:instrText xml:space="preserve"> PAGEREF _Toc318566421 \h </w:instrText>
      </w:r>
      <w:r>
        <w:rPr>
          <w:noProof/>
        </w:rPr>
      </w:r>
      <w:r>
        <w:rPr>
          <w:noProof/>
        </w:rPr>
        <w:fldChar w:fldCharType="separate"/>
      </w:r>
      <w:r w:rsidR="00631E66">
        <w:rPr>
          <w:noProof/>
          <w:lang w:val="es-GT"/>
        </w:rPr>
        <w:t>1</w:t>
      </w:r>
      <w:r>
        <w:rPr>
          <w:noProof/>
        </w:rPr>
        <w:fldChar w:fldCharType="end"/>
      </w:r>
    </w:p>
    <w:p w14:paraId="68A4D321" w14:textId="77777777" w:rsidR="0035199D" w:rsidRDefault="0035199D" w:rsidP="0035199D">
      <w:pPr>
        <w:pStyle w:val="TDC2"/>
        <w:tabs>
          <w:tab w:val="left" w:pos="645"/>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C.</w:t>
      </w:r>
      <w:r>
        <w:rPr>
          <w:rFonts w:asciiTheme="minorHAnsi" w:eastAsiaTheme="minorEastAsia" w:hAnsiTheme="minorHAnsi" w:cstheme="minorBidi"/>
          <w:noProof/>
          <w:sz w:val="24"/>
          <w:szCs w:val="24"/>
          <w:lang w:val="es-GT" w:eastAsia="ja-JP"/>
        </w:rPr>
        <w:tab/>
      </w:r>
      <w:r w:rsidRPr="00D208FC">
        <w:rPr>
          <w:noProof/>
          <w:lang w:val="es-ES_tradnl"/>
        </w:rPr>
        <w:t>Agenda del III Seminario Estadístico Nacional</w:t>
      </w:r>
      <w:r w:rsidRPr="00183EB4">
        <w:rPr>
          <w:noProof/>
          <w:lang w:val="es-GT"/>
        </w:rPr>
        <w:tab/>
      </w:r>
      <w:r>
        <w:rPr>
          <w:noProof/>
        </w:rPr>
        <w:fldChar w:fldCharType="begin"/>
      </w:r>
      <w:r w:rsidRPr="00183EB4">
        <w:rPr>
          <w:noProof/>
          <w:lang w:val="es-GT"/>
        </w:rPr>
        <w:instrText xml:space="preserve"> PAGEREF _Toc318566422 \h </w:instrText>
      </w:r>
      <w:r>
        <w:rPr>
          <w:noProof/>
        </w:rPr>
      </w:r>
      <w:r>
        <w:rPr>
          <w:noProof/>
        </w:rPr>
        <w:fldChar w:fldCharType="separate"/>
      </w:r>
      <w:r w:rsidR="00631E66">
        <w:rPr>
          <w:noProof/>
          <w:lang w:val="es-GT"/>
        </w:rPr>
        <w:t>2</w:t>
      </w:r>
      <w:r>
        <w:rPr>
          <w:noProof/>
        </w:rPr>
        <w:fldChar w:fldCharType="end"/>
      </w:r>
    </w:p>
    <w:p w14:paraId="1644778D" w14:textId="77777777" w:rsidR="0035199D" w:rsidRDefault="0035199D" w:rsidP="0035199D">
      <w:pPr>
        <w:pStyle w:val="TDC2"/>
        <w:tabs>
          <w:tab w:val="left" w:pos="654"/>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D.</w:t>
      </w:r>
      <w:r>
        <w:rPr>
          <w:rFonts w:asciiTheme="minorHAnsi" w:eastAsiaTheme="minorEastAsia" w:hAnsiTheme="minorHAnsi" w:cstheme="minorBidi"/>
          <w:noProof/>
          <w:sz w:val="24"/>
          <w:szCs w:val="24"/>
          <w:lang w:val="es-GT" w:eastAsia="ja-JP"/>
        </w:rPr>
        <w:tab/>
      </w:r>
      <w:r w:rsidRPr="00D208FC">
        <w:rPr>
          <w:noProof/>
          <w:lang w:val="es-ES_tradnl"/>
        </w:rPr>
        <w:t>Reseña del III Seminario Estadístico Nacional</w:t>
      </w:r>
      <w:r w:rsidRPr="00183EB4">
        <w:rPr>
          <w:noProof/>
          <w:lang w:val="es-GT"/>
        </w:rPr>
        <w:tab/>
      </w:r>
      <w:r>
        <w:rPr>
          <w:noProof/>
        </w:rPr>
        <w:fldChar w:fldCharType="begin"/>
      </w:r>
      <w:r w:rsidRPr="00183EB4">
        <w:rPr>
          <w:noProof/>
          <w:lang w:val="es-GT"/>
        </w:rPr>
        <w:instrText xml:space="preserve"> PAGEREF _Toc318566423 \h </w:instrText>
      </w:r>
      <w:r>
        <w:rPr>
          <w:noProof/>
        </w:rPr>
      </w:r>
      <w:r>
        <w:rPr>
          <w:noProof/>
        </w:rPr>
        <w:fldChar w:fldCharType="separate"/>
      </w:r>
      <w:r w:rsidR="00631E66">
        <w:rPr>
          <w:noProof/>
          <w:lang w:val="es-GT"/>
        </w:rPr>
        <w:t>3</w:t>
      </w:r>
      <w:r>
        <w:rPr>
          <w:noProof/>
        </w:rPr>
        <w:fldChar w:fldCharType="end"/>
      </w:r>
    </w:p>
    <w:p w14:paraId="5BAB188A" w14:textId="77777777" w:rsidR="0035199D" w:rsidRDefault="0035199D" w:rsidP="0035199D">
      <w:pPr>
        <w:pStyle w:val="TDC2"/>
        <w:tabs>
          <w:tab w:val="left" w:pos="604"/>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E.</w:t>
      </w:r>
      <w:r>
        <w:rPr>
          <w:rFonts w:asciiTheme="minorHAnsi" w:eastAsiaTheme="minorEastAsia" w:hAnsiTheme="minorHAnsi" w:cstheme="minorBidi"/>
          <w:noProof/>
          <w:sz w:val="24"/>
          <w:szCs w:val="24"/>
          <w:lang w:val="es-GT" w:eastAsia="ja-JP"/>
        </w:rPr>
        <w:tab/>
      </w:r>
      <w:r w:rsidRPr="00D208FC">
        <w:rPr>
          <w:noProof/>
          <w:lang w:val="es-ES_tradnl"/>
        </w:rPr>
        <w:t>Fotografías del acto de inauguración del Seminario</w:t>
      </w:r>
      <w:r w:rsidRPr="00183EB4">
        <w:rPr>
          <w:noProof/>
          <w:lang w:val="es-GT"/>
        </w:rPr>
        <w:tab/>
      </w:r>
      <w:r>
        <w:rPr>
          <w:noProof/>
        </w:rPr>
        <w:fldChar w:fldCharType="begin"/>
      </w:r>
      <w:r w:rsidRPr="00183EB4">
        <w:rPr>
          <w:noProof/>
          <w:lang w:val="es-GT"/>
        </w:rPr>
        <w:instrText xml:space="preserve"> PAGEREF _Toc318566424 \h </w:instrText>
      </w:r>
      <w:r>
        <w:rPr>
          <w:noProof/>
        </w:rPr>
      </w:r>
      <w:r>
        <w:rPr>
          <w:noProof/>
        </w:rPr>
        <w:fldChar w:fldCharType="separate"/>
      </w:r>
      <w:r w:rsidR="00631E66">
        <w:rPr>
          <w:noProof/>
          <w:lang w:val="es-GT"/>
        </w:rPr>
        <w:t>5</w:t>
      </w:r>
      <w:r>
        <w:rPr>
          <w:noProof/>
        </w:rPr>
        <w:fldChar w:fldCharType="end"/>
      </w:r>
    </w:p>
    <w:p w14:paraId="4DD94870" w14:textId="77777777" w:rsidR="0035199D" w:rsidRDefault="0035199D" w:rsidP="0035199D">
      <w:pPr>
        <w:pStyle w:val="TDC2"/>
        <w:tabs>
          <w:tab w:val="left" w:pos="598"/>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F.</w:t>
      </w:r>
      <w:r>
        <w:rPr>
          <w:rFonts w:asciiTheme="minorHAnsi" w:eastAsiaTheme="minorEastAsia" w:hAnsiTheme="minorHAnsi" w:cstheme="minorBidi"/>
          <w:noProof/>
          <w:sz w:val="24"/>
          <w:szCs w:val="24"/>
          <w:lang w:val="es-GT" w:eastAsia="ja-JP"/>
        </w:rPr>
        <w:tab/>
      </w:r>
      <w:r w:rsidRPr="00D208FC">
        <w:rPr>
          <w:noProof/>
          <w:lang w:val="es-GT"/>
        </w:rPr>
        <w:t>Presentaciones realizadas durante el Seminario</w:t>
      </w:r>
      <w:r w:rsidRPr="00183EB4">
        <w:rPr>
          <w:noProof/>
          <w:lang w:val="es-GT"/>
        </w:rPr>
        <w:tab/>
      </w:r>
      <w:r>
        <w:rPr>
          <w:noProof/>
        </w:rPr>
        <w:fldChar w:fldCharType="begin"/>
      </w:r>
      <w:r w:rsidRPr="00183EB4">
        <w:rPr>
          <w:noProof/>
          <w:lang w:val="es-GT"/>
        </w:rPr>
        <w:instrText xml:space="preserve"> PAGEREF _Toc318566425 \h </w:instrText>
      </w:r>
      <w:r>
        <w:rPr>
          <w:noProof/>
        </w:rPr>
      </w:r>
      <w:r>
        <w:rPr>
          <w:noProof/>
        </w:rPr>
        <w:fldChar w:fldCharType="separate"/>
      </w:r>
      <w:r w:rsidR="00631E66">
        <w:rPr>
          <w:noProof/>
          <w:lang w:val="es-GT"/>
        </w:rPr>
        <w:t>6</w:t>
      </w:r>
      <w:r>
        <w:rPr>
          <w:noProof/>
        </w:rPr>
        <w:fldChar w:fldCharType="end"/>
      </w:r>
    </w:p>
    <w:p w14:paraId="23BCD684" w14:textId="77777777" w:rsidR="0035199D" w:rsidRDefault="0035199D" w:rsidP="0035199D">
      <w:pPr>
        <w:pStyle w:val="TDC1"/>
        <w:tabs>
          <w:tab w:val="left" w:pos="398"/>
          <w:tab w:val="right" w:leader="dot" w:pos="9350"/>
        </w:tabs>
        <w:rPr>
          <w:rFonts w:asciiTheme="minorHAnsi" w:eastAsiaTheme="minorEastAsia" w:hAnsiTheme="minorHAnsi" w:cstheme="minorBidi"/>
          <w:noProof/>
          <w:sz w:val="24"/>
          <w:szCs w:val="24"/>
          <w:lang w:val="es-GT" w:eastAsia="ja-JP"/>
        </w:rPr>
      </w:pPr>
      <w:r w:rsidRPr="00183EB4">
        <w:rPr>
          <w:rFonts w:ascii="Gill Sans MT" w:hAnsi="Gill Sans MT"/>
          <w:noProof/>
          <w:lang w:val="es-GT"/>
        </w:rPr>
        <w:t>II.</w:t>
      </w:r>
      <w:r>
        <w:rPr>
          <w:rFonts w:asciiTheme="minorHAnsi" w:eastAsiaTheme="minorEastAsia" w:hAnsiTheme="minorHAnsi" w:cstheme="minorBidi"/>
          <w:noProof/>
          <w:sz w:val="24"/>
          <w:szCs w:val="24"/>
          <w:lang w:val="es-GT" w:eastAsia="ja-JP"/>
        </w:rPr>
        <w:tab/>
      </w:r>
      <w:r w:rsidRPr="00183EB4">
        <w:rPr>
          <w:noProof/>
          <w:lang w:val="es-GT"/>
        </w:rPr>
        <w:t>ANEXO: Listado de participantes</w:t>
      </w:r>
      <w:r w:rsidRPr="00183EB4">
        <w:rPr>
          <w:noProof/>
          <w:lang w:val="es-GT"/>
        </w:rPr>
        <w:tab/>
      </w:r>
      <w:r>
        <w:rPr>
          <w:noProof/>
        </w:rPr>
        <w:fldChar w:fldCharType="begin"/>
      </w:r>
      <w:r w:rsidRPr="00183EB4">
        <w:rPr>
          <w:noProof/>
          <w:lang w:val="es-GT"/>
        </w:rPr>
        <w:instrText xml:space="preserve"> PAGEREF _Toc318566426 \h </w:instrText>
      </w:r>
      <w:r>
        <w:rPr>
          <w:noProof/>
        </w:rPr>
      </w:r>
      <w:r>
        <w:rPr>
          <w:noProof/>
        </w:rPr>
        <w:fldChar w:fldCharType="separate"/>
      </w:r>
      <w:r w:rsidR="00631E66">
        <w:rPr>
          <w:noProof/>
          <w:lang w:val="es-GT"/>
        </w:rPr>
        <w:t>18</w:t>
      </w:r>
      <w:r>
        <w:rPr>
          <w:noProof/>
        </w:rPr>
        <w:fldChar w:fldCharType="end"/>
      </w:r>
    </w:p>
    <w:p w14:paraId="1E7E5A06" w14:textId="77777777" w:rsidR="0035199D" w:rsidRDefault="0035199D" w:rsidP="0035199D">
      <w:pPr>
        <w:tabs>
          <w:tab w:val="center" w:pos="4680"/>
        </w:tabs>
        <w:rPr>
          <w:lang w:val="es-GT"/>
        </w:rPr>
      </w:pPr>
      <w:r>
        <w:rPr>
          <w:lang w:val="es-GT"/>
        </w:rPr>
        <w:fldChar w:fldCharType="end"/>
      </w:r>
    </w:p>
    <w:p w14:paraId="70506A60" w14:textId="77777777" w:rsidR="0035199D" w:rsidRDefault="0035199D" w:rsidP="0035199D">
      <w:pPr>
        <w:rPr>
          <w:lang w:val="es-GT"/>
        </w:rPr>
      </w:pPr>
    </w:p>
    <w:p w14:paraId="580DC8AE" w14:textId="77777777" w:rsidR="0035199D" w:rsidRPr="0035199D" w:rsidRDefault="0035199D" w:rsidP="0035199D">
      <w:pPr>
        <w:jc w:val="center"/>
        <w:rPr>
          <w:b/>
          <w:bCs/>
          <w:sz w:val="28"/>
          <w:szCs w:val="28"/>
        </w:rPr>
      </w:pPr>
      <w:r w:rsidRPr="0035199D">
        <w:rPr>
          <w:b/>
          <w:bCs/>
          <w:sz w:val="28"/>
          <w:szCs w:val="28"/>
        </w:rPr>
        <w:t>Cuadros</w:t>
      </w:r>
    </w:p>
    <w:p w14:paraId="23D892F4" w14:textId="77777777" w:rsidR="0035199D" w:rsidRDefault="0035199D" w:rsidP="0035199D">
      <w:pPr>
        <w:rPr>
          <w:lang w:val="es-GT"/>
        </w:rPr>
      </w:pPr>
    </w:p>
    <w:p w14:paraId="468A6904" w14:textId="77777777" w:rsidR="0035199D" w:rsidRDefault="0035199D" w:rsidP="0035199D">
      <w:pPr>
        <w:pStyle w:val="Tabladeilustraciones"/>
        <w:tabs>
          <w:tab w:val="left" w:pos="1100"/>
          <w:tab w:val="right" w:leader="dot" w:pos="9350"/>
        </w:tabs>
        <w:rPr>
          <w:rFonts w:asciiTheme="minorHAnsi" w:eastAsiaTheme="minorEastAsia" w:hAnsiTheme="minorHAnsi" w:cstheme="minorBidi"/>
          <w:noProof/>
          <w:sz w:val="22"/>
          <w:szCs w:val="22"/>
          <w:lang w:val="es-GT" w:eastAsia="es-GT"/>
        </w:rPr>
      </w:pPr>
      <w:r>
        <w:rPr>
          <w:lang w:val="es-GT"/>
        </w:rPr>
        <w:fldChar w:fldCharType="begin"/>
      </w:r>
      <w:r>
        <w:rPr>
          <w:lang w:val="es-GT"/>
        </w:rPr>
        <w:instrText xml:space="preserve"> TOC \h \z \t "Cuadros" \c </w:instrText>
      </w:r>
      <w:r>
        <w:rPr>
          <w:lang w:val="es-GT"/>
        </w:rPr>
        <w:fldChar w:fldCharType="separate"/>
      </w:r>
      <w:hyperlink w:anchor="_Toc444686188" w:history="1">
        <w:r w:rsidRPr="00882D29">
          <w:rPr>
            <w:rStyle w:val="Hipervnculo"/>
            <w:noProof/>
          </w:rPr>
          <w:t>Cuadro 1.</w:t>
        </w:r>
        <w:r>
          <w:rPr>
            <w:rFonts w:asciiTheme="minorHAnsi" w:eastAsiaTheme="minorEastAsia" w:hAnsiTheme="minorHAnsi" w:cstheme="minorBidi"/>
            <w:noProof/>
            <w:sz w:val="22"/>
            <w:szCs w:val="22"/>
            <w:lang w:val="es-GT" w:eastAsia="es-GT"/>
          </w:rPr>
          <w:tab/>
        </w:r>
        <w:r w:rsidRPr="00882D29">
          <w:rPr>
            <w:rStyle w:val="Hipervnculo"/>
            <w:noProof/>
          </w:rPr>
          <w:t>Instituciones participantes en el III Seminario Estadístico Nacional</w:t>
        </w:r>
        <w:r>
          <w:rPr>
            <w:noProof/>
            <w:webHidden/>
          </w:rPr>
          <w:tab/>
        </w:r>
        <w:r>
          <w:rPr>
            <w:noProof/>
            <w:webHidden/>
          </w:rPr>
          <w:fldChar w:fldCharType="begin"/>
        </w:r>
        <w:r>
          <w:rPr>
            <w:noProof/>
            <w:webHidden/>
          </w:rPr>
          <w:instrText xml:space="preserve"> PAGEREF _Toc444686188 \h </w:instrText>
        </w:r>
        <w:r>
          <w:rPr>
            <w:noProof/>
            <w:webHidden/>
          </w:rPr>
        </w:r>
        <w:r>
          <w:rPr>
            <w:noProof/>
            <w:webHidden/>
          </w:rPr>
          <w:fldChar w:fldCharType="separate"/>
        </w:r>
        <w:r w:rsidR="00631E66">
          <w:rPr>
            <w:noProof/>
            <w:webHidden/>
          </w:rPr>
          <w:t>3</w:t>
        </w:r>
        <w:r>
          <w:rPr>
            <w:noProof/>
            <w:webHidden/>
          </w:rPr>
          <w:fldChar w:fldCharType="end"/>
        </w:r>
      </w:hyperlink>
    </w:p>
    <w:p w14:paraId="7A902230" w14:textId="43064C99" w:rsidR="0035199D" w:rsidRDefault="0035199D" w:rsidP="0035199D">
      <w:pPr>
        <w:pStyle w:val="Ttulo1"/>
        <w:spacing w:before="120" w:after="120"/>
        <w:rPr>
          <w:lang w:val="es-GT"/>
        </w:rPr>
      </w:pPr>
      <w:r>
        <w:rPr>
          <w:lang w:val="es-GT"/>
        </w:rPr>
        <w:fldChar w:fldCharType="end"/>
      </w:r>
    </w:p>
    <w:p w14:paraId="63B572DB" w14:textId="77777777" w:rsidR="0035199D" w:rsidRPr="0035199D" w:rsidRDefault="0035199D" w:rsidP="0035199D">
      <w:pPr>
        <w:rPr>
          <w:lang w:val="es-GT"/>
        </w:rPr>
      </w:pPr>
    </w:p>
    <w:p w14:paraId="067C80A1" w14:textId="77777777" w:rsidR="0035199D" w:rsidRDefault="0035199D" w:rsidP="0035199D">
      <w:pPr>
        <w:rPr>
          <w:lang w:val="es-GT"/>
        </w:rPr>
      </w:pPr>
    </w:p>
    <w:p w14:paraId="715F5742" w14:textId="77777777" w:rsidR="0035199D" w:rsidRDefault="0035199D" w:rsidP="0035199D">
      <w:pPr>
        <w:rPr>
          <w:lang w:val="es-GT"/>
        </w:rPr>
      </w:pPr>
    </w:p>
    <w:p w14:paraId="71A376B6" w14:textId="77777777" w:rsidR="0035199D" w:rsidRDefault="0035199D" w:rsidP="0035199D">
      <w:pPr>
        <w:rPr>
          <w:lang w:val="es-GT"/>
        </w:rPr>
      </w:pPr>
    </w:p>
    <w:p w14:paraId="270E0826" w14:textId="77777777" w:rsidR="0035199D" w:rsidRDefault="0035199D" w:rsidP="0035199D">
      <w:pPr>
        <w:rPr>
          <w:lang w:val="es-GT"/>
        </w:rPr>
      </w:pPr>
    </w:p>
    <w:p w14:paraId="605B6029" w14:textId="77777777" w:rsidR="0035199D" w:rsidRDefault="0035199D" w:rsidP="0035199D">
      <w:pPr>
        <w:rPr>
          <w:lang w:val="es-GT"/>
        </w:rPr>
      </w:pPr>
    </w:p>
    <w:p w14:paraId="2C84F43D" w14:textId="77777777" w:rsidR="0035199D" w:rsidRDefault="0035199D" w:rsidP="0035199D">
      <w:pPr>
        <w:rPr>
          <w:lang w:val="es-GT"/>
        </w:rPr>
      </w:pPr>
    </w:p>
    <w:p w14:paraId="039A9EDB" w14:textId="77777777" w:rsidR="0035199D" w:rsidRDefault="0035199D" w:rsidP="0035199D">
      <w:pPr>
        <w:rPr>
          <w:lang w:val="es-GT"/>
        </w:rPr>
      </w:pPr>
    </w:p>
    <w:p w14:paraId="5DCCF11A" w14:textId="77777777" w:rsidR="0035199D" w:rsidRDefault="0035199D" w:rsidP="0035199D">
      <w:pPr>
        <w:rPr>
          <w:lang w:val="es-GT"/>
        </w:rPr>
      </w:pPr>
    </w:p>
    <w:p w14:paraId="1A4A5F78" w14:textId="77777777" w:rsidR="0035199D" w:rsidRDefault="0035199D" w:rsidP="0035199D">
      <w:pPr>
        <w:rPr>
          <w:lang w:val="es-GT"/>
        </w:rPr>
      </w:pPr>
    </w:p>
    <w:p w14:paraId="323D3D16" w14:textId="77777777" w:rsidR="0035199D" w:rsidRDefault="0035199D" w:rsidP="0035199D">
      <w:pPr>
        <w:rPr>
          <w:lang w:val="es-GT"/>
        </w:rPr>
      </w:pPr>
    </w:p>
    <w:p w14:paraId="725D3B32" w14:textId="77777777" w:rsidR="0035199D" w:rsidRDefault="0035199D" w:rsidP="0035199D">
      <w:pPr>
        <w:rPr>
          <w:lang w:val="es-GT"/>
        </w:rPr>
      </w:pPr>
    </w:p>
    <w:p w14:paraId="7DB4F4EE" w14:textId="77777777" w:rsidR="0035199D" w:rsidRDefault="0035199D" w:rsidP="0035199D">
      <w:pPr>
        <w:rPr>
          <w:lang w:val="es-GT"/>
        </w:rPr>
      </w:pPr>
    </w:p>
    <w:p w14:paraId="222553C3" w14:textId="77777777" w:rsidR="0035199D" w:rsidRDefault="0035199D" w:rsidP="0035199D">
      <w:pPr>
        <w:rPr>
          <w:lang w:val="es-GT"/>
        </w:rPr>
      </w:pPr>
    </w:p>
    <w:p w14:paraId="0D0B18B7" w14:textId="77777777" w:rsidR="0035199D" w:rsidRDefault="0035199D" w:rsidP="0035199D">
      <w:pPr>
        <w:rPr>
          <w:lang w:val="es-GT"/>
        </w:rPr>
      </w:pPr>
    </w:p>
    <w:p w14:paraId="7DBFD2C8" w14:textId="77777777" w:rsidR="0035199D" w:rsidRPr="0035199D" w:rsidRDefault="0035199D" w:rsidP="0035199D">
      <w:pPr>
        <w:rPr>
          <w:lang w:val="es-GT"/>
        </w:rPr>
      </w:pPr>
    </w:p>
    <w:p w14:paraId="196D0106" w14:textId="52AD17C2" w:rsidR="00024E9B" w:rsidRPr="0035199D" w:rsidRDefault="00024E9B" w:rsidP="0035199D">
      <w:pPr>
        <w:pStyle w:val="Ttulo1"/>
        <w:spacing w:before="120" w:after="120"/>
        <w:rPr>
          <w:rFonts w:eastAsia="Calibri" w:cs="Arial"/>
          <w:b/>
          <w:color w:val="auto"/>
          <w:sz w:val="28"/>
          <w:lang w:val="es-GT"/>
        </w:rPr>
      </w:pPr>
      <w:r w:rsidRPr="0035199D">
        <w:rPr>
          <w:rFonts w:eastAsia="Calibri" w:cs="Arial"/>
          <w:b/>
          <w:color w:val="auto"/>
          <w:sz w:val="28"/>
          <w:lang w:val="es-GT"/>
        </w:rPr>
        <w:lastRenderedPageBreak/>
        <w:t>PRESENTACIÓN</w:t>
      </w:r>
      <w:bookmarkEnd w:id="37"/>
    </w:p>
    <w:p w14:paraId="05CD0E90" w14:textId="77777777" w:rsidR="00024E9B" w:rsidRDefault="00024E9B" w:rsidP="00024E9B">
      <w:pPr>
        <w:rPr>
          <w:lang w:val="es-GT"/>
        </w:rPr>
      </w:pPr>
    </w:p>
    <w:p w14:paraId="6EF231E6" w14:textId="77777777" w:rsidR="00C72A26" w:rsidRPr="0016120D" w:rsidRDefault="00C72A26" w:rsidP="0016120D">
      <w:pPr>
        <w:spacing w:line="360" w:lineRule="auto"/>
        <w:jc w:val="left"/>
        <w:rPr>
          <w:sz w:val="24"/>
          <w:szCs w:val="24"/>
          <w:lang w:val="es-GT"/>
        </w:rPr>
      </w:pPr>
    </w:p>
    <w:p w14:paraId="2285FA42" w14:textId="77777777" w:rsidR="0016120D" w:rsidRPr="0016120D" w:rsidRDefault="0016120D" w:rsidP="0016120D">
      <w:pPr>
        <w:pStyle w:val="NormalWeb"/>
        <w:spacing w:before="0" w:beforeAutospacing="0" w:after="0" w:afterAutospacing="0"/>
        <w:jc w:val="left"/>
        <w:rPr>
          <w:rFonts w:ascii="Arial" w:hAnsi="Arial" w:cs="Arial"/>
          <w:lang w:val="es-GT"/>
        </w:rPr>
      </w:pPr>
      <w:r w:rsidRPr="0016120D">
        <w:rPr>
          <w:rFonts w:ascii="Arial" w:hAnsi="Arial" w:cs="Arial"/>
          <w:lang w:val="es-GT"/>
        </w:rPr>
        <w:t>Este documento contiene el informe presentado por el Instituto Nacional de Estadística (INE) sobre el III Seminario Estadístico Nacional. El mismo se llevó a cabo en noviembre de 2015 con el apoyo técnico y financiero del Programa de Monitoreo y Evaluación (MEP) de USAID-Guatemala, a través del Instituto de Investigación y Proyección sobre Ambiente Natural y Proyección (Iarna) de la Universidad Rafael Landivar (URL) bajo los términos del contrato No. AID-520-C-13-00001 para fortalecer el Sistema Estadístico Nacional (SEN), especialmente las acciones de la Oficina Coordinadora Sectorial de Estadísticas de Seguridad Alimentaria y Nutricional (OCSESAN), creada por el INE al amparo del Decreto Ley No. 3-85 el 27 de febrero de 2014 para consolidar el Sistema Estadístico Nacional, a través de la promoción de la estandarización e integración de la estadística de seguridad alimentaria y nutricional de Guatemala. </w:t>
      </w:r>
    </w:p>
    <w:p w14:paraId="08DE8631" w14:textId="77777777" w:rsidR="0016120D" w:rsidRPr="0016120D" w:rsidRDefault="0016120D" w:rsidP="0016120D">
      <w:pPr>
        <w:pStyle w:val="NormalWeb"/>
        <w:spacing w:before="0" w:beforeAutospacing="0" w:after="0" w:afterAutospacing="0"/>
        <w:jc w:val="left"/>
        <w:rPr>
          <w:rFonts w:ascii="Arial" w:hAnsi="Arial" w:cs="Arial"/>
          <w:lang w:val="es-GT"/>
        </w:rPr>
      </w:pPr>
    </w:p>
    <w:p w14:paraId="5BCEB737" w14:textId="77777777" w:rsidR="0016120D" w:rsidRPr="0016120D" w:rsidRDefault="0016120D" w:rsidP="0016120D">
      <w:pPr>
        <w:pStyle w:val="NormalWeb"/>
        <w:spacing w:before="0" w:beforeAutospacing="0" w:after="0" w:afterAutospacing="0"/>
        <w:jc w:val="left"/>
        <w:rPr>
          <w:rFonts w:ascii="Arial" w:hAnsi="Arial" w:cs="Arial"/>
          <w:lang w:val="es-GT"/>
        </w:rPr>
      </w:pPr>
      <w:r w:rsidRPr="0016120D">
        <w:rPr>
          <w:rFonts w:ascii="Arial" w:hAnsi="Arial" w:cs="Arial"/>
          <w:lang w:val="es-GT"/>
        </w:rPr>
        <w:t>La coordinación del informe estuvo estuvo a cargo del Ingeniero Orlando Monzón Girón, Gerente en Funciones del INE, y fue elaborado por Silvia López De León, Coordinadora de la Unidad de la Mujer del INE, con el apoyo del Iarna. Entre otra información, el informe incluye los objetivos del Seminario Estadístico Nacional, la agenda del seminario, algunas presentaciones realizadas durante el evento y el listado de asistentes. </w:t>
      </w:r>
    </w:p>
    <w:p w14:paraId="24579E06" w14:textId="77777777" w:rsidR="0016120D" w:rsidRPr="0016120D" w:rsidRDefault="0016120D" w:rsidP="0016120D">
      <w:pPr>
        <w:pStyle w:val="NormalWeb"/>
        <w:spacing w:before="0" w:beforeAutospacing="0" w:after="0" w:afterAutospacing="0"/>
        <w:jc w:val="left"/>
        <w:rPr>
          <w:rFonts w:ascii="Arial" w:hAnsi="Arial" w:cs="Arial"/>
          <w:lang w:val="es-GT"/>
        </w:rPr>
      </w:pPr>
    </w:p>
    <w:p w14:paraId="505610AA" w14:textId="77777777" w:rsidR="0016120D" w:rsidRPr="0016120D" w:rsidRDefault="0016120D" w:rsidP="0016120D">
      <w:pPr>
        <w:pStyle w:val="NormalWeb"/>
        <w:spacing w:before="0" w:beforeAutospacing="0" w:after="0" w:afterAutospacing="0"/>
        <w:jc w:val="left"/>
        <w:rPr>
          <w:rFonts w:ascii="Arial" w:hAnsi="Arial" w:cs="Arial"/>
          <w:lang w:val="es-GT"/>
        </w:rPr>
      </w:pPr>
      <w:r w:rsidRPr="0016120D">
        <w:rPr>
          <w:rFonts w:ascii="Arial" w:hAnsi="Arial" w:cs="Arial"/>
          <w:lang w:val="es-GT"/>
        </w:rPr>
        <w:t>El documento forma parte de una serie de documentos técnicos producidos por el MEP para dejar constancia del apoyo brindado al INE para mejorar las capacidades nacionales en materia de generación y uso de estadísticas para apoyar la toma de decisiones con base en información estadística confiable para combatir los altos índices de inseguridad alimentaria y desnutrición en el país. </w:t>
      </w:r>
    </w:p>
    <w:p w14:paraId="6E48223D" w14:textId="77777777" w:rsidR="00FD060E" w:rsidRDefault="00FD060E" w:rsidP="00D62E98">
      <w:pPr>
        <w:spacing w:line="360" w:lineRule="auto"/>
        <w:rPr>
          <w:lang w:val="es-GT"/>
        </w:rPr>
      </w:pPr>
    </w:p>
    <w:p w14:paraId="4A145553" w14:textId="77777777" w:rsidR="00D62E98" w:rsidRDefault="00D62E98" w:rsidP="005B22FF">
      <w:pPr>
        <w:spacing w:line="360" w:lineRule="auto"/>
        <w:rPr>
          <w:lang w:val="es-GT"/>
        </w:rPr>
      </w:pPr>
    </w:p>
    <w:p w14:paraId="29E062AD" w14:textId="77777777" w:rsidR="00D62E98" w:rsidRDefault="00D62E98" w:rsidP="005B22FF">
      <w:pPr>
        <w:spacing w:line="360" w:lineRule="auto"/>
        <w:rPr>
          <w:lang w:val="es-GT"/>
        </w:rPr>
      </w:pPr>
    </w:p>
    <w:p w14:paraId="17A979F8" w14:textId="77777777" w:rsidR="009E7FC6" w:rsidRDefault="009E7FC6" w:rsidP="009E7FC6">
      <w:pPr>
        <w:spacing w:line="360" w:lineRule="auto"/>
        <w:rPr>
          <w:lang w:val="es-GT"/>
        </w:rPr>
      </w:pPr>
    </w:p>
    <w:p w14:paraId="17F4E70D" w14:textId="77777777" w:rsidR="003F74F9" w:rsidRDefault="003F74F9" w:rsidP="00024E9B">
      <w:pPr>
        <w:spacing w:line="276" w:lineRule="auto"/>
        <w:rPr>
          <w:lang w:val="es-GT"/>
        </w:rPr>
      </w:pPr>
    </w:p>
    <w:p w14:paraId="29508DC1" w14:textId="77777777" w:rsidR="00024E9B" w:rsidRDefault="00024E9B" w:rsidP="0099147C">
      <w:pPr>
        <w:jc w:val="center"/>
        <w:rPr>
          <w:color w:val="012169"/>
          <w:sz w:val="52"/>
          <w:szCs w:val="52"/>
          <w:lang w:val="es-GT"/>
        </w:rPr>
      </w:pPr>
      <w:r>
        <w:rPr>
          <w:color w:val="012169"/>
          <w:sz w:val="52"/>
          <w:szCs w:val="52"/>
          <w:lang w:val="es-GT"/>
        </w:rPr>
        <w:br w:type="page"/>
      </w:r>
    </w:p>
    <w:p w14:paraId="1EF60CEE" w14:textId="77777777" w:rsidR="00CF04CE" w:rsidRPr="0035199D" w:rsidRDefault="00CF04CE" w:rsidP="0035199D">
      <w:pPr>
        <w:pStyle w:val="Ttulo1"/>
        <w:spacing w:before="120" w:after="120"/>
        <w:rPr>
          <w:rFonts w:eastAsia="Calibri" w:cs="Arial"/>
          <w:b/>
          <w:color w:val="auto"/>
          <w:sz w:val="28"/>
          <w:lang w:val="es-GT"/>
        </w:rPr>
      </w:pPr>
      <w:bookmarkStart w:id="38" w:name="_Toc414367851"/>
      <w:bookmarkStart w:id="39" w:name="_Toc427071179"/>
      <w:bookmarkStart w:id="40" w:name="_Toc318566416"/>
      <w:r w:rsidRPr="0035199D">
        <w:rPr>
          <w:rFonts w:eastAsia="Calibri" w:cs="Arial"/>
          <w:b/>
          <w:color w:val="auto"/>
          <w:sz w:val="28"/>
          <w:lang w:val="es-GT"/>
        </w:rPr>
        <w:lastRenderedPageBreak/>
        <w:t>ACRÓNIMOS</w:t>
      </w:r>
      <w:r w:rsidR="000801DE" w:rsidRPr="0035199D">
        <w:rPr>
          <w:rFonts w:eastAsia="Calibri" w:cs="Arial"/>
          <w:b/>
          <w:color w:val="auto"/>
          <w:sz w:val="28"/>
          <w:lang w:val="es-GT"/>
        </w:rPr>
        <w:t xml:space="preserve"> y SIGLAS</w:t>
      </w:r>
      <w:bookmarkEnd w:id="38"/>
      <w:bookmarkEnd w:id="39"/>
      <w:bookmarkEnd w:id="40"/>
    </w:p>
    <w:p w14:paraId="605AB6F0" w14:textId="77777777" w:rsidR="00402D24" w:rsidRPr="00CF04CE" w:rsidRDefault="00402D24" w:rsidP="0085585A">
      <w:pPr>
        <w:rPr>
          <w:color w:val="012169"/>
          <w:sz w:val="52"/>
          <w:szCs w:val="52"/>
        </w:rPr>
      </w:pPr>
    </w:p>
    <w:p w14:paraId="13290309" w14:textId="77777777" w:rsidR="00CF04CE" w:rsidRDefault="00CF04CE" w:rsidP="0085585A"/>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5"/>
        <w:gridCol w:w="7595"/>
      </w:tblGrid>
      <w:tr w:rsidR="001812A3" w:rsidRPr="00896C28" w14:paraId="781404DF" w14:textId="77777777" w:rsidTr="00346CBA">
        <w:trPr>
          <w:trHeight w:val="237"/>
          <w:jc w:val="center"/>
        </w:trPr>
        <w:tc>
          <w:tcPr>
            <w:tcW w:w="1771" w:type="dxa"/>
          </w:tcPr>
          <w:p w14:paraId="27662EB0" w14:textId="77777777" w:rsidR="001812A3"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BANGUAT</w:t>
            </w:r>
          </w:p>
        </w:tc>
        <w:tc>
          <w:tcPr>
            <w:tcW w:w="7729" w:type="dxa"/>
          </w:tcPr>
          <w:p w14:paraId="1619D52E" w14:textId="77777777" w:rsidR="001812A3" w:rsidRPr="0035199D" w:rsidRDefault="001812A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Banco de Guatemala</w:t>
            </w:r>
          </w:p>
        </w:tc>
      </w:tr>
      <w:tr w:rsidR="001812A3" w:rsidRPr="0016120D" w14:paraId="6E5538E8" w14:textId="77777777" w:rsidTr="00346CBA">
        <w:trPr>
          <w:trHeight w:val="237"/>
          <w:jc w:val="center"/>
        </w:trPr>
        <w:tc>
          <w:tcPr>
            <w:tcW w:w="1771" w:type="dxa"/>
          </w:tcPr>
          <w:p w14:paraId="330BE3F0" w14:textId="77777777" w:rsidR="001812A3"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DEMI</w:t>
            </w:r>
          </w:p>
        </w:tc>
        <w:tc>
          <w:tcPr>
            <w:tcW w:w="7729" w:type="dxa"/>
          </w:tcPr>
          <w:p w14:paraId="6A342AA7" w14:textId="77777777" w:rsidR="001812A3" w:rsidRPr="0035199D" w:rsidRDefault="001812A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Defensoría de la Mujer Indígena</w:t>
            </w:r>
          </w:p>
        </w:tc>
      </w:tr>
      <w:tr w:rsidR="00215F30" w:rsidRPr="00896C28" w14:paraId="641704A3" w14:textId="77777777" w:rsidTr="00346CBA">
        <w:trPr>
          <w:trHeight w:val="237"/>
          <w:jc w:val="center"/>
        </w:trPr>
        <w:tc>
          <w:tcPr>
            <w:tcW w:w="1771" w:type="dxa"/>
          </w:tcPr>
          <w:p w14:paraId="5675203B" w14:textId="77777777" w:rsidR="00B64DB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INE</w:t>
            </w:r>
          </w:p>
        </w:tc>
        <w:tc>
          <w:tcPr>
            <w:tcW w:w="7729" w:type="dxa"/>
          </w:tcPr>
          <w:p w14:paraId="66624C53" w14:textId="77777777" w:rsidR="00215F30" w:rsidRPr="0035199D" w:rsidRDefault="00896C28"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Instituto Nacional de Estadística</w:t>
            </w:r>
          </w:p>
        </w:tc>
      </w:tr>
      <w:tr w:rsidR="00622C33" w:rsidRPr="0016120D" w14:paraId="6B944C7D" w14:textId="77777777" w:rsidTr="00346CBA">
        <w:trPr>
          <w:jc w:val="center"/>
        </w:trPr>
        <w:tc>
          <w:tcPr>
            <w:tcW w:w="1771" w:type="dxa"/>
          </w:tcPr>
          <w:p w14:paraId="6219BE0D" w14:textId="556A0A41" w:rsidR="00622C33" w:rsidRPr="0035199D" w:rsidRDefault="00645F7C" w:rsidP="00986EDE">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w:t>
            </w:r>
            <w:r w:rsidR="00986EDE">
              <w:rPr>
                <w:rFonts w:eastAsia="Times New Roman"/>
                <w:sz w:val="24"/>
                <w:szCs w:val="24"/>
                <w:lang w:val="es-GT" w:eastAsia="es-GT"/>
              </w:rPr>
              <w:t>arna</w:t>
            </w:r>
            <w:r w:rsidR="003E4523" w:rsidRPr="0035199D">
              <w:rPr>
                <w:rFonts w:eastAsia="Times New Roman"/>
                <w:sz w:val="24"/>
                <w:szCs w:val="24"/>
                <w:lang w:val="es-GT" w:eastAsia="es-GT"/>
              </w:rPr>
              <w:t>-URL</w:t>
            </w:r>
          </w:p>
        </w:tc>
        <w:tc>
          <w:tcPr>
            <w:tcW w:w="7729" w:type="dxa"/>
          </w:tcPr>
          <w:p w14:paraId="109CD497" w14:textId="77777777" w:rsidR="00622C33" w:rsidRPr="0035199D" w:rsidRDefault="00896C28"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Instituto de Investigación y Proyección sobre Ambiente Natural y Sociedad de la Universidad Rafael Landívar</w:t>
            </w:r>
          </w:p>
        </w:tc>
      </w:tr>
      <w:tr w:rsidR="00EE1DFC" w:rsidRPr="0016120D" w14:paraId="160ADD3A" w14:textId="77777777" w:rsidTr="00346CBA">
        <w:trPr>
          <w:jc w:val="center"/>
        </w:trPr>
        <w:tc>
          <w:tcPr>
            <w:tcW w:w="1771" w:type="dxa"/>
          </w:tcPr>
          <w:p w14:paraId="33475AFC" w14:textId="77777777" w:rsidR="00EE1DFC"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ICEFI</w:t>
            </w:r>
          </w:p>
        </w:tc>
        <w:tc>
          <w:tcPr>
            <w:tcW w:w="7729" w:type="dxa"/>
          </w:tcPr>
          <w:p w14:paraId="537A4DE3" w14:textId="77777777" w:rsidR="00EE1DFC" w:rsidRPr="0035199D" w:rsidRDefault="00EE1DFC"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Instituto Centroamericano de Estudios Fiscales</w:t>
            </w:r>
          </w:p>
        </w:tc>
      </w:tr>
      <w:tr w:rsidR="00EE1DFC" w:rsidRPr="0016120D" w14:paraId="5E6F2024" w14:textId="77777777" w:rsidTr="00346CBA">
        <w:trPr>
          <w:jc w:val="center"/>
        </w:trPr>
        <w:tc>
          <w:tcPr>
            <w:tcW w:w="1771" w:type="dxa"/>
          </w:tcPr>
          <w:p w14:paraId="39D5B2CB" w14:textId="77777777" w:rsidR="00EE1DFC"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IGSS</w:t>
            </w:r>
          </w:p>
        </w:tc>
        <w:tc>
          <w:tcPr>
            <w:tcW w:w="7729" w:type="dxa"/>
          </w:tcPr>
          <w:p w14:paraId="5638DC7A" w14:textId="77777777" w:rsidR="00EE1DFC" w:rsidRPr="0035199D" w:rsidRDefault="00EE1DFC"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Instituto Guatemalteco de Seguridad Social</w:t>
            </w:r>
          </w:p>
        </w:tc>
      </w:tr>
      <w:tr w:rsidR="0028720C" w:rsidRPr="00896C28" w14:paraId="20BEBB11" w14:textId="77777777" w:rsidTr="00346CBA">
        <w:trPr>
          <w:jc w:val="center"/>
        </w:trPr>
        <w:tc>
          <w:tcPr>
            <w:tcW w:w="1771" w:type="dxa"/>
          </w:tcPr>
          <w:p w14:paraId="6830ED87" w14:textId="77777777" w:rsidR="0028720C"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 xml:space="preserve">MIDES </w:t>
            </w:r>
          </w:p>
        </w:tc>
        <w:tc>
          <w:tcPr>
            <w:tcW w:w="7729" w:type="dxa"/>
          </w:tcPr>
          <w:p w14:paraId="381535D3" w14:textId="77777777" w:rsidR="0028720C" w:rsidRPr="0035199D" w:rsidRDefault="00323F6C"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de Desarrollo Social</w:t>
            </w:r>
          </w:p>
        </w:tc>
      </w:tr>
      <w:tr w:rsidR="00CA1FB5" w:rsidRPr="0016120D" w14:paraId="0AEDDF53" w14:textId="77777777" w:rsidTr="00346CBA">
        <w:trPr>
          <w:jc w:val="center"/>
        </w:trPr>
        <w:tc>
          <w:tcPr>
            <w:tcW w:w="1771" w:type="dxa"/>
          </w:tcPr>
          <w:p w14:paraId="501B45BB" w14:textId="77777777" w:rsidR="00CA1FB5"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 xml:space="preserve">MINDEF </w:t>
            </w:r>
          </w:p>
        </w:tc>
        <w:tc>
          <w:tcPr>
            <w:tcW w:w="7729" w:type="dxa"/>
          </w:tcPr>
          <w:p w14:paraId="414EE682" w14:textId="77777777" w:rsidR="00CA1FB5" w:rsidRPr="0035199D" w:rsidRDefault="00CA1FB5"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de la Defensa Nacional</w:t>
            </w:r>
          </w:p>
        </w:tc>
      </w:tr>
      <w:tr w:rsidR="00476051" w:rsidRPr="00896C28" w14:paraId="345348CB" w14:textId="77777777" w:rsidTr="00346CBA">
        <w:trPr>
          <w:jc w:val="center"/>
        </w:trPr>
        <w:tc>
          <w:tcPr>
            <w:tcW w:w="1771" w:type="dxa"/>
          </w:tcPr>
          <w:p w14:paraId="629D1B50" w14:textId="77777777" w:rsidR="00476051"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 xml:space="preserve">MINEDUC </w:t>
            </w:r>
          </w:p>
        </w:tc>
        <w:tc>
          <w:tcPr>
            <w:tcW w:w="7729" w:type="dxa"/>
          </w:tcPr>
          <w:p w14:paraId="402DB3B0" w14:textId="77777777" w:rsidR="00476051" w:rsidRPr="0035199D" w:rsidRDefault="00323F6C"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de Educación</w:t>
            </w:r>
          </w:p>
        </w:tc>
      </w:tr>
      <w:tr w:rsidR="00FF5E12" w:rsidRPr="00896C28" w14:paraId="7F537D2E" w14:textId="77777777" w:rsidTr="00346CBA">
        <w:trPr>
          <w:jc w:val="center"/>
        </w:trPr>
        <w:tc>
          <w:tcPr>
            <w:tcW w:w="1771" w:type="dxa"/>
          </w:tcPr>
          <w:p w14:paraId="7A1C7620" w14:textId="77777777" w:rsidR="00FF5E12"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MINTRAB</w:t>
            </w:r>
          </w:p>
        </w:tc>
        <w:tc>
          <w:tcPr>
            <w:tcW w:w="7729" w:type="dxa"/>
          </w:tcPr>
          <w:p w14:paraId="30EC966C" w14:textId="77777777" w:rsidR="00FF5E12" w:rsidRPr="0035199D" w:rsidRDefault="00FF5E12"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de Trabajo</w:t>
            </w:r>
          </w:p>
        </w:tc>
      </w:tr>
      <w:tr w:rsidR="00FF5E12" w:rsidRPr="00896C28" w14:paraId="19AB1BF3" w14:textId="77777777" w:rsidTr="00346CBA">
        <w:trPr>
          <w:jc w:val="center"/>
        </w:trPr>
        <w:tc>
          <w:tcPr>
            <w:tcW w:w="1771" w:type="dxa"/>
          </w:tcPr>
          <w:p w14:paraId="40F646A5" w14:textId="77777777" w:rsidR="00FF5E12"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MP</w:t>
            </w:r>
          </w:p>
        </w:tc>
        <w:tc>
          <w:tcPr>
            <w:tcW w:w="7729" w:type="dxa"/>
          </w:tcPr>
          <w:p w14:paraId="43010860" w14:textId="77777777" w:rsidR="00FF5E12" w:rsidRPr="0035199D" w:rsidRDefault="00FF5E12"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Público</w:t>
            </w:r>
          </w:p>
        </w:tc>
      </w:tr>
      <w:tr w:rsidR="00BC6533" w:rsidRPr="0016120D" w14:paraId="60284373" w14:textId="77777777" w:rsidTr="00346CBA">
        <w:trPr>
          <w:jc w:val="center"/>
        </w:trPr>
        <w:tc>
          <w:tcPr>
            <w:tcW w:w="1771" w:type="dxa"/>
          </w:tcPr>
          <w:p w14:paraId="545C0148" w14:textId="77777777" w:rsidR="00BC6533"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MSPAS</w:t>
            </w:r>
          </w:p>
        </w:tc>
        <w:tc>
          <w:tcPr>
            <w:tcW w:w="7729" w:type="dxa"/>
          </w:tcPr>
          <w:p w14:paraId="68AA1659" w14:textId="77777777" w:rsidR="00BC6533" w:rsidRPr="0035199D" w:rsidRDefault="00CA1FB5"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Ministerio de Salud Pública y Asistencia Social</w:t>
            </w:r>
          </w:p>
        </w:tc>
      </w:tr>
      <w:tr w:rsidR="00AE579E" w:rsidRPr="00896C28" w14:paraId="61F57C0B" w14:textId="77777777" w:rsidTr="00346CBA">
        <w:trPr>
          <w:jc w:val="center"/>
        </w:trPr>
        <w:tc>
          <w:tcPr>
            <w:tcW w:w="1771" w:type="dxa"/>
          </w:tcPr>
          <w:p w14:paraId="03B07AEF" w14:textId="77777777" w:rsidR="00AE579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OJ</w:t>
            </w:r>
          </w:p>
        </w:tc>
        <w:tc>
          <w:tcPr>
            <w:tcW w:w="7729" w:type="dxa"/>
          </w:tcPr>
          <w:p w14:paraId="2468C25F" w14:textId="77777777" w:rsidR="00AE579E" w:rsidRPr="0035199D" w:rsidRDefault="00D26C2E"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Organismo Judicial</w:t>
            </w:r>
          </w:p>
        </w:tc>
      </w:tr>
      <w:tr w:rsidR="00D26C2E" w:rsidRPr="0016120D" w14:paraId="4D247668" w14:textId="77777777" w:rsidTr="00346CBA">
        <w:trPr>
          <w:jc w:val="center"/>
        </w:trPr>
        <w:tc>
          <w:tcPr>
            <w:tcW w:w="1771" w:type="dxa"/>
          </w:tcPr>
          <w:p w14:paraId="21A4A16B" w14:textId="77777777" w:rsidR="00D26C2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PDH</w:t>
            </w:r>
          </w:p>
        </w:tc>
        <w:tc>
          <w:tcPr>
            <w:tcW w:w="7729" w:type="dxa"/>
          </w:tcPr>
          <w:p w14:paraId="43D13D2B" w14:textId="77777777" w:rsidR="00D26C2E" w:rsidRPr="0035199D" w:rsidRDefault="00D26C2E"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Procuraduría de los Derechos Humanos</w:t>
            </w:r>
          </w:p>
        </w:tc>
      </w:tr>
      <w:tr w:rsidR="00D26C2E" w:rsidRPr="00896C28" w14:paraId="2DE1D72E" w14:textId="77777777" w:rsidTr="00346CBA">
        <w:trPr>
          <w:jc w:val="center"/>
        </w:trPr>
        <w:tc>
          <w:tcPr>
            <w:tcW w:w="1771" w:type="dxa"/>
          </w:tcPr>
          <w:p w14:paraId="0ADF612E" w14:textId="77777777" w:rsidR="00D26C2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PNC</w:t>
            </w:r>
          </w:p>
        </w:tc>
        <w:tc>
          <w:tcPr>
            <w:tcW w:w="7729" w:type="dxa"/>
          </w:tcPr>
          <w:p w14:paraId="369FDCAE" w14:textId="77777777" w:rsidR="00D26C2E" w:rsidRPr="0035199D" w:rsidRDefault="00D26C2E"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Policía Nacional Civil</w:t>
            </w:r>
          </w:p>
        </w:tc>
      </w:tr>
      <w:tr w:rsidR="00D775A4" w:rsidRPr="00896C28" w14:paraId="5C6BCBC9" w14:textId="77777777" w:rsidTr="00346CBA">
        <w:trPr>
          <w:jc w:val="center"/>
        </w:trPr>
        <w:tc>
          <w:tcPr>
            <w:tcW w:w="1771" w:type="dxa"/>
          </w:tcPr>
          <w:p w14:paraId="4C08BCA1" w14:textId="77777777" w:rsidR="00D775A4"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SAN</w:t>
            </w:r>
          </w:p>
        </w:tc>
        <w:tc>
          <w:tcPr>
            <w:tcW w:w="7729" w:type="dxa"/>
          </w:tcPr>
          <w:p w14:paraId="063939D1" w14:textId="77777777" w:rsidR="00D775A4" w:rsidRPr="0035199D" w:rsidRDefault="001812A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Seguridad Alimentaria y Nutricional</w:t>
            </w:r>
          </w:p>
        </w:tc>
      </w:tr>
      <w:tr w:rsidR="00D775A4" w:rsidRPr="0016120D" w14:paraId="41F606A7" w14:textId="77777777" w:rsidTr="00346CBA">
        <w:trPr>
          <w:jc w:val="center"/>
        </w:trPr>
        <w:tc>
          <w:tcPr>
            <w:tcW w:w="1771" w:type="dxa"/>
          </w:tcPr>
          <w:p w14:paraId="2E75B516" w14:textId="77777777" w:rsidR="00D775A4"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 xml:space="preserve">SEGEPLAN </w:t>
            </w:r>
          </w:p>
        </w:tc>
        <w:tc>
          <w:tcPr>
            <w:tcW w:w="7729" w:type="dxa"/>
          </w:tcPr>
          <w:p w14:paraId="74B0E960" w14:textId="77777777" w:rsidR="00D775A4" w:rsidRPr="0035199D" w:rsidRDefault="00850020"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Secretaría de Planificación y Programación de la Presidencia</w:t>
            </w:r>
          </w:p>
        </w:tc>
      </w:tr>
      <w:tr w:rsidR="00CF04CE" w:rsidRPr="0016120D" w14:paraId="301D1024" w14:textId="77777777" w:rsidTr="00346CBA">
        <w:trPr>
          <w:jc w:val="center"/>
        </w:trPr>
        <w:tc>
          <w:tcPr>
            <w:tcW w:w="1771" w:type="dxa"/>
          </w:tcPr>
          <w:p w14:paraId="166A1B66" w14:textId="77777777" w:rsidR="00CF04C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SESAN</w:t>
            </w:r>
          </w:p>
        </w:tc>
        <w:tc>
          <w:tcPr>
            <w:tcW w:w="7729" w:type="dxa"/>
          </w:tcPr>
          <w:p w14:paraId="7FA9CCA7" w14:textId="77777777" w:rsidR="00CF04CE" w:rsidRPr="0035199D" w:rsidRDefault="00F81322"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Secretaría de Seguridad Alimentaria y Nutricional</w:t>
            </w:r>
          </w:p>
        </w:tc>
      </w:tr>
      <w:tr w:rsidR="007E18E4" w:rsidRPr="00896C28" w14:paraId="718A3927" w14:textId="77777777" w:rsidTr="00346CBA">
        <w:trPr>
          <w:jc w:val="center"/>
        </w:trPr>
        <w:tc>
          <w:tcPr>
            <w:tcW w:w="1771" w:type="dxa"/>
          </w:tcPr>
          <w:p w14:paraId="6600F717" w14:textId="77777777" w:rsidR="007E18E4"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UNI</w:t>
            </w:r>
          </w:p>
        </w:tc>
        <w:tc>
          <w:tcPr>
            <w:tcW w:w="7729" w:type="dxa"/>
          </w:tcPr>
          <w:p w14:paraId="4E14082B" w14:textId="77777777" w:rsidR="007E18E4"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Universidad Intern</w:t>
            </w:r>
            <w:r w:rsidR="007E18E4" w:rsidRPr="0035199D">
              <w:rPr>
                <w:rFonts w:eastAsia="Times New Roman"/>
                <w:sz w:val="24"/>
                <w:szCs w:val="24"/>
                <w:lang w:val="es-GT" w:eastAsia="es-GT"/>
              </w:rPr>
              <w:t>aciones</w:t>
            </w:r>
          </w:p>
        </w:tc>
      </w:tr>
      <w:tr w:rsidR="00C37ECA" w:rsidRPr="0016120D" w14:paraId="7303FC0E" w14:textId="77777777" w:rsidTr="00346CBA">
        <w:trPr>
          <w:jc w:val="center"/>
        </w:trPr>
        <w:tc>
          <w:tcPr>
            <w:tcW w:w="1771" w:type="dxa"/>
          </w:tcPr>
          <w:p w14:paraId="5EBF7DB5" w14:textId="77777777" w:rsidR="00C37ECA"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 xml:space="preserve">UNICEF </w:t>
            </w:r>
          </w:p>
        </w:tc>
        <w:tc>
          <w:tcPr>
            <w:tcW w:w="7729" w:type="dxa"/>
          </w:tcPr>
          <w:p w14:paraId="7346825C" w14:textId="77777777" w:rsidR="00C37ECA" w:rsidRPr="0035199D" w:rsidRDefault="00EE1DFC"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Fondo de las Naciones Unidas para la Infancia</w:t>
            </w:r>
          </w:p>
        </w:tc>
      </w:tr>
      <w:tr w:rsidR="00CF04CE" w:rsidRPr="0016120D" w14:paraId="446A5CF9" w14:textId="77777777" w:rsidTr="00346CBA">
        <w:trPr>
          <w:jc w:val="center"/>
        </w:trPr>
        <w:tc>
          <w:tcPr>
            <w:tcW w:w="1771" w:type="dxa"/>
          </w:tcPr>
          <w:p w14:paraId="7AE99001" w14:textId="77777777" w:rsidR="00CF04CE" w:rsidRPr="0035199D" w:rsidRDefault="003E4523"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USAC</w:t>
            </w:r>
          </w:p>
        </w:tc>
        <w:tc>
          <w:tcPr>
            <w:tcW w:w="7729" w:type="dxa"/>
          </w:tcPr>
          <w:p w14:paraId="6D467E5B" w14:textId="77777777" w:rsidR="00CF04CE" w:rsidRPr="0035199D" w:rsidRDefault="007E18E4" w:rsidP="0035199D">
            <w:pPr>
              <w:autoSpaceDE w:val="0"/>
              <w:autoSpaceDN w:val="0"/>
              <w:adjustRightInd w:val="0"/>
              <w:jc w:val="left"/>
              <w:rPr>
                <w:rFonts w:eastAsia="Times New Roman"/>
                <w:sz w:val="24"/>
                <w:szCs w:val="24"/>
                <w:lang w:val="es-GT" w:eastAsia="es-GT"/>
              </w:rPr>
            </w:pPr>
            <w:r w:rsidRPr="0035199D">
              <w:rPr>
                <w:rFonts w:eastAsia="Times New Roman"/>
                <w:sz w:val="24"/>
                <w:szCs w:val="24"/>
                <w:lang w:val="es-GT" w:eastAsia="es-GT"/>
              </w:rPr>
              <w:t>Universidad de San Carlos de Guatemala</w:t>
            </w:r>
          </w:p>
        </w:tc>
      </w:tr>
    </w:tbl>
    <w:p w14:paraId="3F7D964C" w14:textId="77777777" w:rsidR="00CF04CE" w:rsidRPr="00896C28" w:rsidRDefault="00CF04CE" w:rsidP="003E4523">
      <w:pPr>
        <w:spacing w:line="360" w:lineRule="auto"/>
        <w:rPr>
          <w:lang w:val="es-GT"/>
        </w:rPr>
      </w:pPr>
    </w:p>
    <w:p w14:paraId="4FFBB348" w14:textId="77777777" w:rsidR="00CF04CE" w:rsidRPr="00896C28" w:rsidRDefault="00CF04CE" w:rsidP="0085585A">
      <w:pPr>
        <w:rPr>
          <w:lang w:val="es-GT"/>
        </w:rPr>
      </w:pPr>
    </w:p>
    <w:p w14:paraId="7307287E" w14:textId="77777777" w:rsidR="00122179" w:rsidRDefault="00122179" w:rsidP="00341BF4">
      <w:pPr>
        <w:rPr>
          <w:lang w:val="es-GT"/>
        </w:rPr>
      </w:pPr>
    </w:p>
    <w:p w14:paraId="74A957FD" w14:textId="77777777" w:rsidR="00122179" w:rsidRDefault="00122179" w:rsidP="00341BF4">
      <w:pPr>
        <w:rPr>
          <w:lang w:val="es-GT"/>
        </w:rPr>
      </w:pPr>
    </w:p>
    <w:p w14:paraId="1FA18C9C" w14:textId="77777777" w:rsidR="00122179" w:rsidRDefault="00122179" w:rsidP="00341BF4">
      <w:pPr>
        <w:rPr>
          <w:lang w:val="es-GT"/>
        </w:rPr>
      </w:pPr>
    </w:p>
    <w:p w14:paraId="139BEE5A" w14:textId="77777777" w:rsidR="00122179" w:rsidRDefault="00122179" w:rsidP="00341BF4">
      <w:pPr>
        <w:rPr>
          <w:lang w:val="es-GT"/>
        </w:rPr>
      </w:pPr>
    </w:p>
    <w:p w14:paraId="6013B694" w14:textId="77777777" w:rsidR="00122179" w:rsidRDefault="00122179" w:rsidP="00341BF4">
      <w:pPr>
        <w:rPr>
          <w:lang w:val="es-GT"/>
        </w:rPr>
      </w:pPr>
    </w:p>
    <w:p w14:paraId="6F503B55" w14:textId="77777777" w:rsidR="00122179" w:rsidRDefault="00122179" w:rsidP="00341BF4">
      <w:pPr>
        <w:rPr>
          <w:lang w:val="es-GT"/>
        </w:rPr>
      </w:pPr>
    </w:p>
    <w:p w14:paraId="74011779" w14:textId="77777777" w:rsidR="00122179" w:rsidRDefault="00122179" w:rsidP="00341BF4">
      <w:pPr>
        <w:rPr>
          <w:lang w:val="es-GT"/>
        </w:rPr>
      </w:pPr>
    </w:p>
    <w:p w14:paraId="68EE76DD" w14:textId="77777777" w:rsidR="00122179" w:rsidRDefault="00122179" w:rsidP="00341BF4">
      <w:pPr>
        <w:rPr>
          <w:lang w:val="es-GT"/>
        </w:rPr>
      </w:pPr>
    </w:p>
    <w:p w14:paraId="1F52EA82" w14:textId="77777777" w:rsidR="00122179" w:rsidRDefault="00122179" w:rsidP="00341BF4">
      <w:pPr>
        <w:rPr>
          <w:lang w:val="es-GT"/>
        </w:rPr>
      </w:pPr>
    </w:p>
    <w:p w14:paraId="4AFB381F" w14:textId="77777777" w:rsidR="00122179" w:rsidRDefault="00122179" w:rsidP="00341BF4">
      <w:pPr>
        <w:rPr>
          <w:lang w:val="es-GT"/>
        </w:rPr>
      </w:pPr>
    </w:p>
    <w:p w14:paraId="22A4CE43" w14:textId="77777777" w:rsidR="00122179" w:rsidRDefault="00122179" w:rsidP="00341BF4">
      <w:pPr>
        <w:rPr>
          <w:lang w:val="es-GT"/>
        </w:rPr>
      </w:pPr>
    </w:p>
    <w:p w14:paraId="2789A161" w14:textId="77777777" w:rsidR="00122179" w:rsidRDefault="00122179" w:rsidP="00341BF4">
      <w:pPr>
        <w:rPr>
          <w:lang w:val="es-GT"/>
        </w:rPr>
      </w:pPr>
    </w:p>
    <w:p w14:paraId="6600D330" w14:textId="77777777" w:rsidR="00122179" w:rsidRDefault="00122179" w:rsidP="00341BF4">
      <w:pPr>
        <w:rPr>
          <w:lang w:val="es-GT"/>
        </w:rPr>
      </w:pPr>
    </w:p>
    <w:p w14:paraId="48B2C72E" w14:textId="77777777" w:rsidR="00122179" w:rsidRDefault="00122179" w:rsidP="00341BF4">
      <w:pPr>
        <w:rPr>
          <w:lang w:val="es-GT"/>
        </w:rPr>
      </w:pPr>
    </w:p>
    <w:p w14:paraId="0D901B63" w14:textId="77777777" w:rsidR="00122179" w:rsidRDefault="00122179" w:rsidP="00341BF4">
      <w:pPr>
        <w:rPr>
          <w:lang w:val="es-GT"/>
        </w:rPr>
      </w:pPr>
    </w:p>
    <w:p w14:paraId="6C77591D" w14:textId="77777777" w:rsidR="00122179" w:rsidRDefault="00122179" w:rsidP="00341BF4">
      <w:pPr>
        <w:rPr>
          <w:lang w:val="es-GT"/>
        </w:rPr>
      </w:pPr>
    </w:p>
    <w:p w14:paraId="497E7BFB" w14:textId="77777777" w:rsidR="00122179" w:rsidRDefault="00122179" w:rsidP="00341BF4">
      <w:pPr>
        <w:rPr>
          <w:lang w:val="es-GT"/>
        </w:rPr>
        <w:sectPr w:rsidR="00122179" w:rsidSect="00122179">
          <w:headerReference w:type="even" r:id="rId18"/>
          <w:headerReference w:type="default" r:id="rId19"/>
          <w:headerReference w:type="first" r:id="rId20"/>
          <w:endnotePr>
            <w:numFmt w:val="decimal"/>
          </w:endnotePr>
          <w:pgSz w:w="12240" w:h="15840"/>
          <w:pgMar w:top="1440" w:right="1440" w:bottom="1440" w:left="1440" w:header="720" w:footer="720" w:gutter="0"/>
          <w:pgNumType w:fmt="lowerRoman"/>
          <w:cols w:space="720"/>
          <w:docGrid w:linePitch="360"/>
        </w:sectPr>
      </w:pPr>
    </w:p>
    <w:p w14:paraId="513DD230" w14:textId="77777777" w:rsidR="004F3C09" w:rsidRPr="0035199D" w:rsidRDefault="00CE63A2" w:rsidP="0035199D">
      <w:pPr>
        <w:pStyle w:val="Ttulo1"/>
        <w:numPr>
          <w:ilvl w:val="0"/>
          <w:numId w:val="1"/>
        </w:numPr>
        <w:spacing w:before="120" w:after="120"/>
        <w:rPr>
          <w:rFonts w:eastAsia="Calibri" w:cs="Arial"/>
          <w:b/>
          <w:color w:val="auto"/>
          <w:sz w:val="28"/>
          <w:lang w:val="es-GT"/>
        </w:rPr>
      </w:pPr>
      <w:bookmarkStart w:id="41" w:name="_Toc318566417"/>
      <w:r w:rsidRPr="0035199D">
        <w:rPr>
          <w:rFonts w:eastAsia="Calibri" w:cs="Arial"/>
          <w:b/>
          <w:color w:val="auto"/>
          <w:sz w:val="28"/>
          <w:lang w:val="es-GT"/>
        </w:rPr>
        <w:lastRenderedPageBreak/>
        <w:t>III Seminario estadístico nacional</w:t>
      </w:r>
      <w:bookmarkEnd w:id="41"/>
    </w:p>
    <w:p w14:paraId="4BB56097" w14:textId="77777777" w:rsidR="004F3C09" w:rsidRDefault="004F3C09" w:rsidP="004F3C09">
      <w:pPr>
        <w:rPr>
          <w:lang w:val="es-GT"/>
        </w:rPr>
      </w:pPr>
    </w:p>
    <w:p w14:paraId="40E23D8B" w14:textId="77777777" w:rsidR="00137398" w:rsidRPr="00D605C5" w:rsidRDefault="00137398" w:rsidP="004F3C09">
      <w:pPr>
        <w:rPr>
          <w:lang w:val="es-GT"/>
        </w:rPr>
      </w:pPr>
    </w:p>
    <w:p w14:paraId="1E6C6C82" w14:textId="77777777" w:rsidR="00137398" w:rsidRPr="0035199D" w:rsidRDefault="00137398" w:rsidP="0035199D">
      <w:pPr>
        <w:pStyle w:val="Ttulo2"/>
        <w:numPr>
          <w:ilvl w:val="0"/>
          <w:numId w:val="3"/>
        </w:numPr>
        <w:spacing w:before="240" w:after="120"/>
        <w:ind w:left="0" w:firstLine="0"/>
        <w:rPr>
          <w:rFonts w:cs="Arial"/>
          <w:color w:val="auto"/>
          <w:sz w:val="24"/>
          <w:lang w:val="es-GT"/>
        </w:rPr>
      </w:pPr>
      <w:bookmarkStart w:id="42" w:name="_Toc318566418"/>
      <w:bookmarkStart w:id="43" w:name="_Toc316909410"/>
      <w:bookmarkStart w:id="44" w:name="_Toc316922350"/>
      <w:r w:rsidRPr="0035199D">
        <w:rPr>
          <w:rFonts w:cs="Arial"/>
          <w:color w:val="auto"/>
          <w:sz w:val="24"/>
          <w:lang w:val="es-GT"/>
        </w:rPr>
        <w:t>Antecedentes</w:t>
      </w:r>
      <w:bookmarkEnd w:id="42"/>
    </w:p>
    <w:p w14:paraId="3174FA30" w14:textId="408B73B2" w:rsidR="00137398" w:rsidRPr="00FC32CF" w:rsidRDefault="00137398" w:rsidP="00137398">
      <w:pPr>
        <w:pStyle w:val="Ttulo2"/>
      </w:pPr>
      <w:r>
        <w:t xml:space="preserve"> </w:t>
      </w:r>
    </w:p>
    <w:p w14:paraId="2C00B9CA" w14:textId="77777777" w:rsidR="00986EDE" w:rsidRDefault="005F7263" w:rsidP="0035199D">
      <w:pPr>
        <w:jc w:val="left"/>
        <w:rPr>
          <w:sz w:val="24"/>
          <w:szCs w:val="24"/>
          <w:lang w:val="es-GT"/>
        </w:rPr>
      </w:pPr>
      <w:r w:rsidRPr="0035199D">
        <w:rPr>
          <w:sz w:val="24"/>
          <w:szCs w:val="24"/>
          <w:lang w:val="es-GT"/>
        </w:rPr>
        <w:t xml:space="preserve">El Seminario Estadístico Nacional es una iniciativa del Instituto Nacional de Estadística (INE), con el apoyo del Instituto de Investigación y Proyección sobre Ambiente y Natural y Sociedad </w:t>
      </w:r>
      <w:r w:rsidR="00986EDE">
        <w:rPr>
          <w:sz w:val="24"/>
          <w:szCs w:val="24"/>
          <w:lang w:val="es-GT"/>
        </w:rPr>
        <w:t>de la Universidad Rafael Landívar (Iarna-URL)</w:t>
      </w:r>
      <w:r w:rsidRPr="0035199D">
        <w:rPr>
          <w:sz w:val="24"/>
          <w:szCs w:val="24"/>
          <w:lang w:val="es-GT"/>
        </w:rPr>
        <w:t xml:space="preserve"> que</w:t>
      </w:r>
      <w:r w:rsidR="00986EDE">
        <w:rPr>
          <w:sz w:val="24"/>
          <w:szCs w:val="24"/>
          <w:lang w:val="es-GT"/>
        </w:rPr>
        <w:t>,</w:t>
      </w:r>
      <w:r w:rsidRPr="0035199D">
        <w:rPr>
          <w:sz w:val="24"/>
          <w:szCs w:val="24"/>
          <w:lang w:val="es-GT"/>
        </w:rPr>
        <w:t xml:space="preserve"> desde </w:t>
      </w:r>
      <w:r w:rsidR="00AC7A9B" w:rsidRPr="0035199D">
        <w:rPr>
          <w:sz w:val="24"/>
          <w:szCs w:val="24"/>
          <w:lang w:val="es-GT"/>
        </w:rPr>
        <w:t xml:space="preserve">el año </w:t>
      </w:r>
      <w:r w:rsidRPr="0035199D">
        <w:rPr>
          <w:sz w:val="24"/>
          <w:szCs w:val="24"/>
          <w:lang w:val="es-GT"/>
        </w:rPr>
        <w:t>2013</w:t>
      </w:r>
      <w:r w:rsidR="00986EDE">
        <w:rPr>
          <w:sz w:val="24"/>
          <w:szCs w:val="24"/>
          <w:lang w:val="es-GT"/>
        </w:rPr>
        <w:t>,</w:t>
      </w:r>
      <w:r w:rsidRPr="0035199D">
        <w:rPr>
          <w:sz w:val="24"/>
          <w:szCs w:val="24"/>
          <w:lang w:val="es-GT"/>
        </w:rPr>
        <w:t xml:space="preserve"> pretende dar a conocer temas estadísticos de vanguardia</w:t>
      </w:r>
      <w:r w:rsidR="00AC7A9B" w:rsidRPr="0035199D">
        <w:rPr>
          <w:sz w:val="24"/>
          <w:szCs w:val="24"/>
          <w:lang w:val="es-GT"/>
        </w:rPr>
        <w:t xml:space="preserve">. </w:t>
      </w:r>
    </w:p>
    <w:p w14:paraId="7AD95363" w14:textId="77777777" w:rsidR="00986EDE" w:rsidRDefault="00986EDE" w:rsidP="0035199D">
      <w:pPr>
        <w:jc w:val="left"/>
        <w:rPr>
          <w:sz w:val="24"/>
          <w:szCs w:val="24"/>
          <w:lang w:val="es-GT"/>
        </w:rPr>
      </w:pPr>
    </w:p>
    <w:p w14:paraId="3D12DF7F" w14:textId="2A2D122E" w:rsidR="005F7263" w:rsidRPr="0035199D" w:rsidRDefault="005F7263" w:rsidP="0035199D">
      <w:pPr>
        <w:jc w:val="left"/>
        <w:rPr>
          <w:sz w:val="24"/>
          <w:szCs w:val="24"/>
          <w:lang w:val="es-GT"/>
        </w:rPr>
      </w:pPr>
      <w:r w:rsidRPr="0035199D">
        <w:rPr>
          <w:sz w:val="24"/>
          <w:szCs w:val="24"/>
          <w:lang w:val="es-GT"/>
        </w:rPr>
        <w:t xml:space="preserve">El público meta del seminario incluye a las instituciones públicas, privadas y académicas productoras y usuarias de </w:t>
      </w:r>
      <w:r w:rsidR="00AC7A9B" w:rsidRPr="0035199D">
        <w:rPr>
          <w:sz w:val="24"/>
          <w:szCs w:val="24"/>
          <w:lang w:val="es-GT"/>
        </w:rPr>
        <w:t xml:space="preserve">la </w:t>
      </w:r>
      <w:r w:rsidRPr="0035199D">
        <w:rPr>
          <w:sz w:val="24"/>
          <w:szCs w:val="24"/>
          <w:lang w:val="es-GT"/>
        </w:rPr>
        <w:t>estadí</w:t>
      </w:r>
      <w:r w:rsidR="00AC7A9B" w:rsidRPr="0035199D">
        <w:rPr>
          <w:sz w:val="24"/>
          <w:szCs w:val="24"/>
          <w:lang w:val="es-GT"/>
        </w:rPr>
        <w:t>stica</w:t>
      </w:r>
      <w:r w:rsidR="00986EDE">
        <w:rPr>
          <w:sz w:val="24"/>
          <w:szCs w:val="24"/>
          <w:lang w:val="es-GT"/>
        </w:rPr>
        <w:t>, con la</w:t>
      </w:r>
      <w:r w:rsidRPr="0035199D">
        <w:rPr>
          <w:sz w:val="24"/>
          <w:szCs w:val="24"/>
          <w:lang w:val="es-GT"/>
        </w:rPr>
        <w:t xml:space="preserve">s cuales </w:t>
      </w:r>
      <w:r w:rsidR="00AC7A9B" w:rsidRPr="0035199D">
        <w:rPr>
          <w:sz w:val="24"/>
          <w:szCs w:val="24"/>
          <w:lang w:val="es-GT"/>
        </w:rPr>
        <w:t>el INE comparte</w:t>
      </w:r>
      <w:r w:rsidRPr="0035199D">
        <w:rPr>
          <w:sz w:val="24"/>
          <w:szCs w:val="24"/>
          <w:lang w:val="es-GT"/>
        </w:rPr>
        <w:t xml:space="preserve"> los resultados más recientes de censos y encuestas, investigaciones relevantes, </w:t>
      </w:r>
      <w:r w:rsidR="00986EDE">
        <w:rPr>
          <w:sz w:val="24"/>
          <w:szCs w:val="24"/>
          <w:lang w:val="es-GT"/>
        </w:rPr>
        <w:t xml:space="preserve">así como </w:t>
      </w:r>
      <w:r w:rsidRPr="0035199D">
        <w:rPr>
          <w:sz w:val="24"/>
          <w:szCs w:val="24"/>
          <w:lang w:val="es-GT"/>
        </w:rPr>
        <w:t xml:space="preserve">métodos y herramientas para el manejo y disfusión de información </w:t>
      </w:r>
      <w:r w:rsidR="00E27D9D" w:rsidRPr="0035199D">
        <w:rPr>
          <w:sz w:val="24"/>
          <w:szCs w:val="24"/>
          <w:lang w:val="es-GT"/>
        </w:rPr>
        <w:t>geo</w:t>
      </w:r>
      <w:r w:rsidRPr="0035199D">
        <w:rPr>
          <w:sz w:val="24"/>
          <w:szCs w:val="24"/>
          <w:lang w:val="es-GT"/>
        </w:rPr>
        <w:t>estadí</w:t>
      </w:r>
      <w:r w:rsidR="00E27D9D" w:rsidRPr="0035199D">
        <w:rPr>
          <w:sz w:val="24"/>
          <w:szCs w:val="24"/>
          <w:lang w:val="es-GT"/>
        </w:rPr>
        <w:t>stica de importancia nacional.</w:t>
      </w:r>
    </w:p>
    <w:p w14:paraId="043BF920" w14:textId="77777777" w:rsidR="00E27D9D" w:rsidRDefault="00E27D9D" w:rsidP="005F7263">
      <w:pPr>
        <w:pStyle w:val="bodyStyle1"/>
        <w:spacing w:line="360" w:lineRule="auto"/>
        <w:rPr>
          <w:lang w:val="es-GT"/>
        </w:rPr>
      </w:pPr>
    </w:p>
    <w:p w14:paraId="2D8DFF59" w14:textId="0244DF0F" w:rsidR="00AC7A9B" w:rsidRPr="0035199D" w:rsidRDefault="00AC7A9B" w:rsidP="0035199D">
      <w:pPr>
        <w:pStyle w:val="Ttulo2"/>
        <w:numPr>
          <w:ilvl w:val="0"/>
          <w:numId w:val="3"/>
        </w:numPr>
        <w:spacing w:before="240" w:after="120"/>
        <w:ind w:left="0" w:firstLine="0"/>
        <w:rPr>
          <w:rFonts w:cs="Arial"/>
          <w:color w:val="auto"/>
          <w:sz w:val="24"/>
          <w:lang w:val="es-GT"/>
        </w:rPr>
      </w:pPr>
      <w:bookmarkStart w:id="45" w:name="_Toc318566419"/>
      <w:r w:rsidRPr="0035199D">
        <w:rPr>
          <w:rFonts w:cs="Arial"/>
          <w:color w:val="auto"/>
          <w:sz w:val="24"/>
          <w:lang w:val="es-GT"/>
        </w:rPr>
        <w:t>Objetivos del III Seminario Estadístico Nacional</w:t>
      </w:r>
      <w:bookmarkEnd w:id="45"/>
    </w:p>
    <w:p w14:paraId="67431CDE" w14:textId="77777777" w:rsidR="00E27D9D" w:rsidRDefault="00E27D9D" w:rsidP="005F7263">
      <w:pPr>
        <w:pStyle w:val="bodyStyle1"/>
        <w:spacing w:line="360" w:lineRule="auto"/>
        <w:rPr>
          <w:lang w:val="es-GT"/>
        </w:rPr>
      </w:pPr>
    </w:p>
    <w:p w14:paraId="39600BB8" w14:textId="77777777" w:rsidR="00AC7A9B" w:rsidRPr="0035199D" w:rsidRDefault="00AC7A9B" w:rsidP="0035199D">
      <w:pPr>
        <w:pStyle w:val="Ttulo3"/>
        <w:numPr>
          <w:ilvl w:val="0"/>
          <w:numId w:val="10"/>
        </w:numPr>
        <w:tabs>
          <w:tab w:val="left" w:pos="1134"/>
        </w:tabs>
        <w:spacing w:before="0"/>
        <w:jc w:val="left"/>
        <w:rPr>
          <w:color w:val="auto"/>
          <w:sz w:val="24"/>
          <w:szCs w:val="24"/>
          <w:lang w:val="es-GT"/>
        </w:rPr>
      </w:pPr>
      <w:bookmarkStart w:id="46" w:name="_Toc318566420"/>
      <w:r w:rsidRPr="0035199D">
        <w:rPr>
          <w:color w:val="auto"/>
          <w:sz w:val="24"/>
          <w:szCs w:val="24"/>
          <w:lang w:val="es-GT"/>
        </w:rPr>
        <w:t>Objetivo general</w:t>
      </w:r>
      <w:bookmarkEnd w:id="46"/>
    </w:p>
    <w:p w14:paraId="34AE76B3" w14:textId="77777777" w:rsidR="00AC7A9B" w:rsidRPr="0035199D" w:rsidRDefault="00AC7A9B" w:rsidP="0035199D">
      <w:pPr>
        <w:autoSpaceDE w:val="0"/>
        <w:autoSpaceDN w:val="0"/>
        <w:adjustRightInd w:val="0"/>
        <w:jc w:val="left"/>
        <w:rPr>
          <w:rFonts w:cs="Calibri"/>
          <w:color w:val="000000"/>
          <w:sz w:val="24"/>
          <w:szCs w:val="24"/>
          <w:lang w:val="es-GT"/>
        </w:rPr>
      </w:pPr>
    </w:p>
    <w:p w14:paraId="240C773D" w14:textId="75A8B177" w:rsidR="00AC7A9B" w:rsidRDefault="00986EDE" w:rsidP="0035199D">
      <w:pPr>
        <w:jc w:val="left"/>
        <w:rPr>
          <w:sz w:val="24"/>
          <w:szCs w:val="24"/>
          <w:lang w:val="es-GT"/>
        </w:rPr>
      </w:pPr>
      <w:r>
        <w:rPr>
          <w:sz w:val="24"/>
          <w:szCs w:val="24"/>
          <w:lang w:val="es-GT"/>
        </w:rPr>
        <w:t>D</w:t>
      </w:r>
      <w:r w:rsidR="00AC7A9B" w:rsidRPr="0035199D">
        <w:rPr>
          <w:sz w:val="24"/>
          <w:szCs w:val="24"/>
          <w:lang w:val="es-GT"/>
        </w:rPr>
        <w:t xml:space="preserve">ar a conocer información estadística relacionada con </w:t>
      </w:r>
      <w:r>
        <w:rPr>
          <w:sz w:val="24"/>
          <w:szCs w:val="24"/>
          <w:lang w:val="es-GT"/>
        </w:rPr>
        <w:t>s</w:t>
      </w:r>
      <w:r w:rsidRPr="0035199D">
        <w:rPr>
          <w:sz w:val="24"/>
          <w:szCs w:val="24"/>
          <w:lang w:val="es-GT"/>
        </w:rPr>
        <w:t xml:space="preserve">eguridad alimentaria y nutricional </w:t>
      </w:r>
      <w:r w:rsidR="00AC7A9B" w:rsidRPr="0035199D">
        <w:rPr>
          <w:sz w:val="24"/>
          <w:szCs w:val="24"/>
          <w:lang w:val="es-GT"/>
        </w:rPr>
        <w:t>(SAN).</w:t>
      </w:r>
    </w:p>
    <w:p w14:paraId="549C658E" w14:textId="77777777" w:rsidR="0035199D" w:rsidRPr="0035199D" w:rsidRDefault="0035199D" w:rsidP="0035199D">
      <w:pPr>
        <w:jc w:val="left"/>
        <w:rPr>
          <w:sz w:val="24"/>
          <w:szCs w:val="24"/>
          <w:lang w:val="es-GT"/>
        </w:rPr>
      </w:pPr>
    </w:p>
    <w:p w14:paraId="0D471A35" w14:textId="77777777" w:rsidR="00AC7A9B" w:rsidRPr="0035199D" w:rsidRDefault="00AC7A9B" w:rsidP="0035199D">
      <w:pPr>
        <w:pStyle w:val="Ttulo3"/>
        <w:numPr>
          <w:ilvl w:val="0"/>
          <w:numId w:val="10"/>
        </w:numPr>
        <w:tabs>
          <w:tab w:val="left" w:pos="1134"/>
        </w:tabs>
        <w:spacing w:before="0"/>
        <w:jc w:val="left"/>
        <w:rPr>
          <w:color w:val="auto"/>
          <w:sz w:val="24"/>
          <w:szCs w:val="24"/>
          <w:lang w:val="es-GT"/>
        </w:rPr>
      </w:pPr>
      <w:bookmarkStart w:id="47" w:name="_Toc318566421"/>
      <w:r w:rsidRPr="0035199D">
        <w:rPr>
          <w:color w:val="auto"/>
          <w:sz w:val="24"/>
          <w:szCs w:val="24"/>
          <w:lang w:val="es-GT"/>
        </w:rPr>
        <w:t>Objetivos específicos</w:t>
      </w:r>
      <w:bookmarkEnd w:id="47"/>
    </w:p>
    <w:p w14:paraId="7BC51BD2" w14:textId="77777777" w:rsidR="00AC7A9B" w:rsidRPr="0035199D" w:rsidRDefault="00AC7A9B" w:rsidP="0035199D">
      <w:pPr>
        <w:autoSpaceDE w:val="0"/>
        <w:autoSpaceDN w:val="0"/>
        <w:adjustRightInd w:val="0"/>
        <w:jc w:val="left"/>
        <w:rPr>
          <w:rFonts w:cs="Calibri"/>
          <w:color w:val="000000"/>
          <w:sz w:val="24"/>
          <w:szCs w:val="24"/>
          <w:lang w:val="es-GT"/>
        </w:rPr>
      </w:pPr>
    </w:p>
    <w:p w14:paraId="584DF34D" w14:textId="7F12D5DD" w:rsidR="00AC7A9B" w:rsidRPr="0035199D" w:rsidRDefault="00AC7A9B" w:rsidP="0035199D">
      <w:pPr>
        <w:pStyle w:val="Prrafodelista"/>
        <w:numPr>
          <w:ilvl w:val="0"/>
          <w:numId w:val="6"/>
        </w:numPr>
        <w:ind w:left="360"/>
        <w:jc w:val="left"/>
        <w:rPr>
          <w:sz w:val="24"/>
          <w:szCs w:val="24"/>
          <w:lang w:val="es-GT"/>
        </w:rPr>
      </w:pPr>
      <w:r w:rsidRPr="0035199D">
        <w:rPr>
          <w:sz w:val="24"/>
          <w:szCs w:val="24"/>
          <w:lang w:val="es-GT"/>
        </w:rPr>
        <w:t>Compartir el trabajo estadístico del Institut</w:t>
      </w:r>
      <w:r w:rsidR="00986EDE">
        <w:rPr>
          <w:sz w:val="24"/>
          <w:szCs w:val="24"/>
          <w:lang w:val="es-GT"/>
        </w:rPr>
        <w:t>o Nacional de Estadística (INE)</w:t>
      </w:r>
      <w:r w:rsidR="00986EDE" w:rsidRPr="00986EDE">
        <w:rPr>
          <w:sz w:val="24"/>
          <w:szCs w:val="24"/>
          <w:lang w:val="es-GT"/>
        </w:rPr>
        <w:t xml:space="preserve"> </w:t>
      </w:r>
      <w:r w:rsidR="00986EDE" w:rsidRPr="0035199D">
        <w:rPr>
          <w:sz w:val="24"/>
          <w:szCs w:val="24"/>
          <w:lang w:val="es-GT"/>
        </w:rPr>
        <w:t xml:space="preserve">en materia de </w:t>
      </w:r>
      <w:r w:rsidR="00986EDE">
        <w:rPr>
          <w:sz w:val="24"/>
          <w:szCs w:val="24"/>
          <w:lang w:val="es-GT"/>
        </w:rPr>
        <w:t>SAN.</w:t>
      </w:r>
    </w:p>
    <w:p w14:paraId="7C2CA331" w14:textId="77777777" w:rsidR="00AC7A9B" w:rsidRPr="0035199D" w:rsidRDefault="00AC7A9B" w:rsidP="0035199D">
      <w:pPr>
        <w:jc w:val="left"/>
        <w:rPr>
          <w:sz w:val="24"/>
          <w:szCs w:val="24"/>
          <w:lang w:val="es-GT"/>
        </w:rPr>
      </w:pPr>
    </w:p>
    <w:p w14:paraId="1B34D2C9" w14:textId="63D4736D" w:rsidR="00AC7A9B" w:rsidRPr="0035199D" w:rsidRDefault="00AC7A9B" w:rsidP="0035199D">
      <w:pPr>
        <w:pStyle w:val="Prrafodelista"/>
        <w:numPr>
          <w:ilvl w:val="0"/>
          <w:numId w:val="6"/>
        </w:numPr>
        <w:ind w:left="360"/>
        <w:jc w:val="left"/>
        <w:rPr>
          <w:sz w:val="24"/>
          <w:szCs w:val="24"/>
          <w:lang w:val="es-GT"/>
        </w:rPr>
      </w:pPr>
      <w:r w:rsidRPr="0035199D">
        <w:rPr>
          <w:sz w:val="24"/>
          <w:szCs w:val="24"/>
          <w:lang w:val="es-GT"/>
        </w:rPr>
        <w:t xml:space="preserve">Facilitar una plataforma de discusión en la que expertos en </w:t>
      </w:r>
      <w:r w:rsidR="00986EDE">
        <w:rPr>
          <w:sz w:val="24"/>
          <w:szCs w:val="24"/>
          <w:lang w:val="es-GT"/>
        </w:rPr>
        <w:t>SAN</w:t>
      </w:r>
      <w:r w:rsidRPr="0035199D">
        <w:rPr>
          <w:sz w:val="24"/>
          <w:szCs w:val="24"/>
          <w:lang w:val="es-GT"/>
        </w:rPr>
        <w:t xml:space="preserve"> compart</w:t>
      </w:r>
      <w:r w:rsidR="00986EDE">
        <w:rPr>
          <w:sz w:val="24"/>
          <w:szCs w:val="24"/>
          <w:lang w:val="es-GT"/>
        </w:rPr>
        <w:t>an</w:t>
      </w:r>
      <w:r w:rsidRPr="0035199D">
        <w:rPr>
          <w:sz w:val="24"/>
          <w:szCs w:val="24"/>
          <w:lang w:val="es-GT"/>
        </w:rPr>
        <w:t xml:space="preserve"> sus conocimientos y proyectos recientes.</w:t>
      </w:r>
    </w:p>
    <w:p w14:paraId="54872363" w14:textId="77777777" w:rsidR="00AC7A9B" w:rsidRPr="0035199D" w:rsidRDefault="00AC7A9B" w:rsidP="0035199D">
      <w:pPr>
        <w:pStyle w:val="Prrafodelista"/>
        <w:ind w:left="360"/>
        <w:jc w:val="left"/>
        <w:rPr>
          <w:sz w:val="24"/>
          <w:szCs w:val="24"/>
          <w:lang w:val="es-GT"/>
        </w:rPr>
      </w:pPr>
    </w:p>
    <w:p w14:paraId="5F6579E9" w14:textId="0732852D" w:rsidR="00AC7A9B" w:rsidRPr="0035199D" w:rsidRDefault="00AC7A9B" w:rsidP="0035199D">
      <w:pPr>
        <w:pStyle w:val="Prrafodelista"/>
        <w:numPr>
          <w:ilvl w:val="0"/>
          <w:numId w:val="6"/>
        </w:numPr>
        <w:ind w:left="360"/>
        <w:jc w:val="left"/>
        <w:rPr>
          <w:sz w:val="24"/>
          <w:szCs w:val="24"/>
          <w:lang w:val="es-GT"/>
        </w:rPr>
      </w:pPr>
      <w:r w:rsidRPr="0035199D">
        <w:rPr>
          <w:sz w:val="24"/>
          <w:szCs w:val="24"/>
          <w:lang w:val="es-GT"/>
        </w:rPr>
        <w:t xml:space="preserve">Incentivar la participación de las instituciones públicas, privadas y académicas en la discusión de temas de </w:t>
      </w:r>
      <w:r w:rsidR="00986EDE">
        <w:rPr>
          <w:sz w:val="24"/>
          <w:szCs w:val="24"/>
          <w:lang w:val="es-GT"/>
        </w:rPr>
        <w:t>SAN.</w:t>
      </w:r>
    </w:p>
    <w:p w14:paraId="084762F1" w14:textId="77777777" w:rsidR="005E368C" w:rsidRDefault="005E368C" w:rsidP="005A5745">
      <w:pPr>
        <w:widowControl w:val="0"/>
        <w:autoSpaceDE w:val="0"/>
        <w:autoSpaceDN w:val="0"/>
        <w:adjustRightInd w:val="0"/>
        <w:rPr>
          <w:rFonts w:eastAsia="Times New Roman" w:cs="Gill Sans"/>
          <w:bCs/>
          <w:szCs w:val="22"/>
          <w:lang w:val="es-GT"/>
        </w:rPr>
      </w:pPr>
    </w:p>
    <w:p w14:paraId="2545209C" w14:textId="77777777" w:rsidR="005F7263" w:rsidRDefault="005F7263" w:rsidP="005A5745">
      <w:pPr>
        <w:widowControl w:val="0"/>
        <w:autoSpaceDE w:val="0"/>
        <w:autoSpaceDN w:val="0"/>
        <w:adjustRightInd w:val="0"/>
        <w:rPr>
          <w:rFonts w:eastAsia="Times New Roman" w:cs="Gill Sans"/>
          <w:bCs/>
          <w:szCs w:val="22"/>
          <w:lang w:val="es-GT"/>
        </w:rPr>
      </w:pPr>
    </w:p>
    <w:p w14:paraId="6800C5E7" w14:textId="77777777" w:rsidR="005F7263" w:rsidRDefault="005F7263" w:rsidP="005A5745">
      <w:pPr>
        <w:widowControl w:val="0"/>
        <w:autoSpaceDE w:val="0"/>
        <w:autoSpaceDN w:val="0"/>
        <w:adjustRightInd w:val="0"/>
        <w:rPr>
          <w:rFonts w:eastAsia="Times New Roman" w:cs="Gill Sans"/>
          <w:bCs/>
          <w:szCs w:val="22"/>
          <w:lang w:val="es-GT"/>
        </w:rPr>
      </w:pPr>
    </w:p>
    <w:p w14:paraId="0EF0E370" w14:textId="77777777" w:rsidR="0035199D" w:rsidRDefault="0035199D" w:rsidP="005A5745">
      <w:pPr>
        <w:widowControl w:val="0"/>
        <w:autoSpaceDE w:val="0"/>
        <w:autoSpaceDN w:val="0"/>
        <w:adjustRightInd w:val="0"/>
        <w:rPr>
          <w:rFonts w:eastAsia="Times New Roman" w:cs="Gill Sans"/>
          <w:bCs/>
          <w:szCs w:val="22"/>
          <w:lang w:val="es-GT"/>
        </w:rPr>
      </w:pPr>
    </w:p>
    <w:p w14:paraId="3DC89DC2" w14:textId="77777777" w:rsidR="0035199D" w:rsidRDefault="0035199D" w:rsidP="005A5745">
      <w:pPr>
        <w:widowControl w:val="0"/>
        <w:autoSpaceDE w:val="0"/>
        <w:autoSpaceDN w:val="0"/>
        <w:adjustRightInd w:val="0"/>
        <w:rPr>
          <w:rFonts w:eastAsia="Times New Roman" w:cs="Gill Sans"/>
          <w:bCs/>
          <w:szCs w:val="22"/>
          <w:lang w:val="es-GT"/>
        </w:rPr>
      </w:pPr>
    </w:p>
    <w:p w14:paraId="5458ED72" w14:textId="77777777" w:rsidR="0035199D" w:rsidRDefault="0035199D" w:rsidP="005A5745">
      <w:pPr>
        <w:widowControl w:val="0"/>
        <w:autoSpaceDE w:val="0"/>
        <w:autoSpaceDN w:val="0"/>
        <w:adjustRightInd w:val="0"/>
        <w:rPr>
          <w:rFonts w:eastAsia="Times New Roman" w:cs="Gill Sans"/>
          <w:bCs/>
          <w:szCs w:val="22"/>
          <w:lang w:val="es-GT"/>
        </w:rPr>
      </w:pPr>
    </w:p>
    <w:p w14:paraId="729A23AD" w14:textId="77777777" w:rsidR="0035199D" w:rsidRDefault="0035199D" w:rsidP="005A5745">
      <w:pPr>
        <w:widowControl w:val="0"/>
        <w:autoSpaceDE w:val="0"/>
        <w:autoSpaceDN w:val="0"/>
        <w:adjustRightInd w:val="0"/>
        <w:rPr>
          <w:rFonts w:eastAsia="Times New Roman" w:cs="Gill Sans"/>
          <w:bCs/>
          <w:szCs w:val="22"/>
          <w:lang w:val="es-GT"/>
        </w:rPr>
      </w:pPr>
    </w:p>
    <w:p w14:paraId="1E5787F4" w14:textId="77777777" w:rsidR="0035199D" w:rsidRDefault="0035199D" w:rsidP="005A5745">
      <w:pPr>
        <w:widowControl w:val="0"/>
        <w:autoSpaceDE w:val="0"/>
        <w:autoSpaceDN w:val="0"/>
        <w:adjustRightInd w:val="0"/>
        <w:rPr>
          <w:rFonts w:eastAsia="Times New Roman" w:cs="Gill Sans"/>
          <w:bCs/>
          <w:szCs w:val="22"/>
          <w:lang w:val="es-GT"/>
        </w:rPr>
      </w:pPr>
    </w:p>
    <w:p w14:paraId="7FF16655" w14:textId="67A0B231" w:rsidR="00330EFA" w:rsidRPr="0035199D" w:rsidRDefault="00330EFA" w:rsidP="0035199D">
      <w:pPr>
        <w:pStyle w:val="Ttulo2"/>
        <w:numPr>
          <w:ilvl w:val="0"/>
          <w:numId w:val="3"/>
        </w:numPr>
        <w:spacing w:before="240" w:after="120"/>
        <w:ind w:left="0" w:firstLine="0"/>
        <w:rPr>
          <w:rFonts w:cs="Arial"/>
          <w:color w:val="auto"/>
          <w:sz w:val="24"/>
          <w:lang w:val="es-GT"/>
        </w:rPr>
      </w:pPr>
      <w:bookmarkStart w:id="48" w:name="_Toc318566422"/>
      <w:r w:rsidRPr="0035199D">
        <w:rPr>
          <w:rFonts w:cs="Arial"/>
          <w:color w:val="auto"/>
          <w:sz w:val="24"/>
          <w:lang w:val="es-GT"/>
        </w:rPr>
        <w:lastRenderedPageBreak/>
        <w:t>Agenda del III Seminario Estadístico Nacional</w:t>
      </w:r>
      <w:bookmarkEnd w:id="48"/>
    </w:p>
    <w:p w14:paraId="00B528D5" w14:textId="77777777" w:rsidR="005F7263" w:rsidRDefault="005F7263" w:rsidP="005A5745">
      <w:pPr>
        <w:widowControl w:val="0"/>
        <w:autoSpaceDE w:val="0"/>
        <w:autoSpaceDN w:val="0"/>
        <w:adjustRightInd w:val="0"/>
        <w:rPr>
          <w:rFonts w:eastAsia="Times New Roman" w:cs="Gill Sans"/>
          <w:bCs/>
          <w:szCs w:val="22"/>
          <w:lang w:val="es-GT"/>
        </w:rPr>
      </w:pPr>
    </w:p>
    <w:p w14:paraId="47348885" w14:textId="77777777" w:rsidR="00C36878" w:rsidRDefault="00C36878" w:rsidP="00C36878">
      <w:pPr>
        <w:pStyle w:val="Sinespaciado"/>
        <w:rPr>
          <w:lang w:val="es-GT"/>
        </w:rPr>
      </w:pPr>
    </w:p>
    <w:p w14:paraId="0D8DB8FF" w14:textId="77777777" w:rsidR="00C36878" w:rsidRPr="00330EFA" w:rsidRDefault="00C36878" w:rsidP="00C36878">
      <w:pPr>
        <w:pStyle w:val="Sinespaciado"/>
        <w:rPr>
          <w:lang w:val="es-GT"/>
        </w:rPr>
      </w:pPr>
      <w:r>
        <w:rPr>
          <w:lang w:val="es-GT"/>
        </w:rPr>
        <w:t xml:space="preserve">Fecha: </w:t>
      </w:r>
      <w:r>
        <w:rPr>
          <w:lang w:val="es-GT"/>
        </w:rPr>
        <w:tab/>
      </w:r>
      <w:r w:rsidRPr="00330EFA">
        <w:rPr>
          <w:lang w:val="es-GT"/>
        </w:rPr>
        <w:t>Jueves, 19 de noviembre del 2015</w:t>
      </w:r>
    </w:p>
    <w:p w14:paraId="10FEC650" w14:textId="77777777" w:rsidR="00C36878" w:rsidRPr="00330EFA" w:rsidRDefault="00C36878" w:rsidP="00C36878">
      <w:pPr>
        <w:pStyle w:val="Sinespaciado"/>
        <w:ind w:left="1410" w:hanging="1410"/>
        <w:rPr>
          <w:lang w:val="es-GT"/>
        </w:rPr>
      </w:pPr>
      <w:r w:rsidRPr="00330EFA">
        <w:rPr>
          <w:lang w:val="es-GT"/>
        </w:rPr>
        <w:t xml:space="preserve">Lugar: </w:t>
      </w:r>
      <w:r w:rsidRPr="00330EFA">
        <w:rPr>
          <w:lang w:val="es-GT"/>
        </w:rPr>
        <w:tab/>
      </w:r>
      <w:r w:rsidRPr="00330EFA">
        <w:rPr>
          <w:lang w:val="es-GT"/>
        </w:rPr>
        <w:tab/>
        <w:t>Casa Ariana,  (11 calle esquina zona 9), Ciudad de Guatemala.</w:t>
      </w:r>
    </w:p>
    <w:p w14:paraId="190A9CF8" w14:textId="77777777" w:rsidR="00C36878" w:rsidRPr="00330EFA" w:rsidRDefault="00C36878" w:rsidP="00C36878">
      <w:pPr>
        <w:pStyle w:val="Sinespaciado"/>
      </w:pPr>
      <w:r w:rsidRPr="00330EFA">
        <w:t xml:space="preserve">Hora: </w:t>
      </w:r>
      <w:r w:rsidRPr="00330EFA">
        <w:tab/>
      </w:r>
      <w:r w:rsidRPr="00330EFA">
        <w:tab/>
        <w:t>9:30 horas</w:t>
      </w:r>
    </w:p>
    <w:p w14:paraId="43A8A00B" w14:textId="77777777" w:rsidR="008D01A5" w:rsidRDefault="008D01A5" w:rsidP="00330EFA">
      <w:pPr>
        <w:rPr>
          <w:szCs w:val="22"/>
        </w:rPr>
      </w:pPr>
    </w:p>
    <w:p w14:paraId="37109546" w14:textId="77777777" w:rsidR="008D01A5" w:rsidRPr="00330EFA" w:rsidRDefault="008D01A5" w:rsidP="00330EFA">
      <w:pPr>
        <w:rPr>
          <w:szCs w:val="22"/>
        </w:rPr>
      </w:pPr>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9"/>
        <w:gridCol w:w="4040"/>
        <w:gridCol w:w="4040"/>
      </w:tblGrid>
      <w:tr w:rsidR="00330EFA" w:rsidRPr="00330EFA" w14:paraId="419FE72D" w14:textId="77777777" w:rsidTr="00330EFA">
        <w:trPr>
          <w:trHeight w:val="570"/>
        </w:trPr>
        <w:tc>
          <w:tcPr>
            <w:tcW w:w="1149" w:type="dxa"/>
            <w:shd w:val="clear" w:color="auto" w:fill="1F497D" w:themeFill="text2"/>
            <w:vAlign w:val="center"/>
            <w:hideMark/>
          </w:tcPr>
          <w:p w14:paraId="121CFA5C" w14:textId="77777777" w:rsidR="00330EFA" w:rsidRPr="00330EFA" w:rsidRDefault="00330EFA" w:rsidP="00330EFA">
            <w:pPr>
              <w:jc w:val="center"/>
              <w:rPr>
                <w:color w:val="FFFFFF" w:themeColor="background1"/>
                <w:szCs w:val="22"/>
                <w:lang w:val="es-ES_tradnl"/>
              </w:rPr>
            </w:pPr>
            <w:r w:rsidRPr="00330EFA">
              <w:rPr>
                <w:color w:val="FFFFFF" w:themeColor="background1"/>
                <w:szCs w:val="22"/>
                <w:lang w:val="es-ES_tradnl"/>
              </w:rPr>
              <w:t>Hora</w:t>
            </w:r>
          </w:p>
        </w:tc>
        <w:tc>
          <w:tcPr>
            <w:tcW w:w="4040" w:type="dxa"/>
            <w:shd w:val="clear" w:color="auto" w:fill="1F497D" w:themeFill="text2"/>
            <w:vAlign w:val="center"/>
            <w:hideMark/>
          </w:tcPr>
          <w:p w14:paraId="7CBD58C9" w14:textId="77777777" w:rsidR="00330EFA" w:rsidRPr="00330EFA" w:rsidRDefault="00330EFA" w:rsidP="00330EFA">
            <w:pPr>
              <w:jc w:val="center"/>
              <w:rPr>
                <w:color w:val="FFFFFF" w:themeColor="background1"/>
                <w:szCs w:val="22"/>
                <w:lang w:val="es-ES_tradnl"/>
              </w:rPr>
            </w:pPr>
            <w:r w:rsidRPr="00330EFA">
              <w:rPr>
                <w:color w:val="FFFFFF" w:themeColor="background1"/>
                <w:szCs w:val="22"/>
                <w:lang w:val="es-ES_tradnl"/>
              </w:rPr>
              <w:t>Actividad</w:t>
            </w:r>
          </w:p>
        </w:tc>
        <w:tc>
          <w:tcPr>
            <w:tcW w:w="4040" w:type="dxa"/>
            <w:shd w:val="clear" w:color="auto" w:fill="1F497D" w:themeFill="text2"/>
            <w:vAlign w:val="center"/>
            <w:hideMark/>
          </w:tcPr>
          <w:p w14:paraId="07040E29" w14:textId="77777777" w:rsidR="00330EFA" w:rsidRPr="00330EFA" w:rsidRDefault="00330EFA" w:rsidP="00330EFA">
            <w:pPr>
              <w:jc w:val="center"/>
              <w:rPr>
                <w:color w:val="FFFFFF" w:themeColor="background1"/>
                <w:szCs w:val="22"/>
                <w:lang w:val="es-ES_tradnl"/>
              </w:rPr>
            </w:pPr>
            <w:r w:rsidRPr="00330EFA">
              <w:rPr>
                <w:color w:val="FFFFFF" w:themeColor="background1"/>
                <w:szCs w:val="22"/>
                <w:lang w:val="es-ES_tradnl"/>
              </w:rPr>
              <w:t>Responsable</w:t>
            </w:r>
          </w:p>
        </w:tc>
      </w:tr>
      <w:tr w:rsidR="00330EFA" w:rsidRPr="00330EFA" w14:paraId="73DD5FD4" w14:textId="77777777" w:rsidTr="00330EFA">
        <w:trPr>
          <w:trHeight w:val="630"/>
        </w:trPr>
        <w:tc>
          <w:tcPr>
            <w:tcW w:w="1149" w:type="dxa"/>
            <w:shd w:val="clear" w:color="auto" w:fill="auto"/>
            <w:vAlign w:val="center"/>
            <w:hideMark/>
          </w:tcPr>
          <w:p w14:paraId="2E74909A"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09:30</w:t>
            </w:r>
          </w:p>
        </w:tc>
        <w:tc>
          <w:tcPr>
            <w:tcW w:w="4040" w:type="dxa"/>
            <w:shd w:val="clear" w:color="auto" w:fill="auto"/>
            <w:vAlign w:val="center"/>
            <w:hideMark/>
          </w:tcPr>
          <w:p w14:paraId="48DC22F6" w14:textId="5ABB4970" w:rsidR="00330EFA" w:rsidRPr="00330EFA" w:rsidRDefault="00330EFA" w:rsidP="00330EFA">
            <w:pPr>
              <w:jc w:val="left"/>
              <w:rPr>
                <w:rFonts w:eastAsia="Times New Roman"/>
                <w:color w:val="000000"/>
                <w:szCs w:val="22"/>
                <w:lang w:val="es-ES_tradnl" w:eastAsia="es-GT"/>
              </w:rPr>
            </w:pPr>
            <w:r>
              <w:rPr>
                <w:rFonts w:eastAsia="Times New Roman"/>
                <w:color w:val="000000"/>
                <w:szCs w:val="22"/>
                <w:lang w:val="es-ES_tradnl" w:eastAsia="es-GT"/>
              </w:rPr>
              <w:t>Registro de  p</w:t>
            </w:r>
            <w:r w:rsidRPr="00330EFA">
              <w:rPr>
                <w:rFonts w:eastAsia="Times New Roman"/>
                <w:color w:val="000000"/>
                <w:szCs w:val="22"/>
                <w:lang w:val="es-ES_tradnl" w:eastAsia="es-GT"/>
              </w:rPr>
              <w:t>articipantes</w:t>
            </w:r>
          </w:p>
        </w:tc>
        <w:tc>
          <w:tcPr>
            <w:tcW w:w="4040" w:type="dxa"/>
            <w:shd w:val="clear" w:color="auto" w:fill="auto"/>
            <w:vAlign w:val="center"/>
            <w:hideMark/>
          </w:tcPr>
          <w:p w14:paraId="403607FE" w14:textId="43012AB3" w:rsidR="00330EFA" w:rsidRPr="00330EFA" w:rsidRDefault="00330EFA" w:rsidP="00330EFA">
            <w:pPr>
              <w:jc w:val="left"/>
              <w:rPr>
                <w:rFonts w:eastAsia="Times New Roman"/>
                <w:color w:val="000000"/>
                <w:szCs w:val="22"/>
                <w:lang w:val="es-ES_tradnl" w:eastAsia="es-GT"/>
              </w:rPr>
            </w:pPr>
            <w:r>
              <w:rPr>
                <w:rFonts w:eastAsia="Times New Roman"/>
                <w:color w:val="000000"/>
                <w:szCs w:val="22"/>
                <w:lang w:val="es-ES_tradnl" w:eastAsia="es-GT"/>
              </w:rPr>
              <w:t>INE</w:t>
            </w:r>
          </w:p>
        </w:tc>
      </w:tr>
      <w:tr w:rsidR="00330EFA" w:rsidRPr="00330EFA" w14:paraId="3E7D7D5C" w14:textId="77777777" w:rsidTr="00330EFA">
        <w:trPr>
          <w:trHeight w:val="630"/>
        </w:trPr>
        <w:tc>
          <w:tcPr>
            <w:tcW w:w="1149" w:type="dxa"/>
            <w:shd w:val="clear" w:color="auto" w:fill="auto"/>
            <w:vAlign w:val="center"/>
            <w:hideMark/>
          </w:tcPr>
          <w:p w14:paraId="0EB24FF0"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09:40</w:t>
            </w:r>
          </w:p>
        </w:tc>
        <w:tc>
          <w:tcPr>
            <w:tcW w:w="4040" w:type="dxa"/>
            <w:shd w:val="clear" w:color="auto" w:fill="auto"/>
            <w:vAlign w:val="center"/>
            <w:hideMark/>
          </w:tcPr>
          <w:p w14:paraId="69B170D8" w14:textId="303A2DF0" w:rsidR="00330EFA" w:rsidRPr="00330EFA" w:rsidRDefault="00330EFA" w:rsidP="00330EFA">
            <w:pPr>
              <w:jc w:val="left"/>
              <w:rPr>
                <w:rFonts w:eastAsia="Times New Roman"/>
                <w:color w:val="000000"/>
                <w:szCs w:val="22"/>
                <w:lang w:val="es-ES_tradnl" w:eastAsia="es-GT"/>
              </w:rPr>
            </w:pPr>
            <w:r>
              <w:rPr>
                <w:rFonts w:eastAsia="Times New Roman"/>
                <w:color w:val="000000"/>
                <w:szCs w:val="22"/>
                <w:lang w:val="es-ES_tradnl" w:eastAsia="es-GT"/>
              </w:rPr>
              <w:t>Entonación del himno n</w:t>
            </w:r>
            <w:r w:rsidRPr="00330EFA">
              <w:rPr>
                <w:rFonts w:eastAsia="Times New Roman"/>
                <w:color w:val="000000"/>
                <w:szCs w:val="22"/>
                <w:lang w:val="es-ES_tradnl" w:eastAsia="es-GT"/>
              </w:rPr>
              <w:t xml:space="preserve">acional </w:t>
            </w:r>
          </w:p>
        </w:tc>
        <w:tc>
          <w:tcPr>
            <w:tcW w:w="4040" w:type="dxa"/>
            <w:shd w:val="clear" w:color="auto" w:fill="auto"/>
            <w:vAlign w:val="center"/>
            <w:hideMark/>
          </w:tcPr>
          <w:p w14:paraId="5742F352"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Participantes </w:t>
            </w:r>
          </w:p>
        </w:tc>
      </w:tr>
      <w:tr w:rsidR="00330EFA" w:rsidRPr="0016120D" w14:paraId="4E57A88E" w14:textId="77777777" w:rsidTr="00330EFA">
        <w:trPr>
          <w:trHeight w:val="630"/>
        </w:trPr>
        <w:tc>
          <w:tcPr>
            <w:tcW w:w="1149" w:type="dxa"/>
            <w:shd w:val="clear" w:color="auto" w:fill="auto"/>
            <w:vAlign w:val="center"/>
            <w:hideMark/>
          </w:tcPr>
          <w:p w14:paraId="6F3F13D3"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09:50</w:t>
            </w:r>
          </w:p>
        </w:tc>
        <w:tc>
          <w:tcPr>
            <w:tcW w:w="4040" w:type="dxa"/>
            <w:shd w:val="clear" w:color="auto" w:fill="auto"/>
            <w:vAlign w:val="center"/>
            <w:hideMark/>
          </w:tcPr>
          <w:p w14:paraId="61E88AF3" w14:textId="66739464"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Inauguración del </w:t>
            </w:r>
            <w:r>
              <w:rPr>
                <w:rFonts w:eastAsia="Times New Roman"/>
                <w:color w:val="000000"/>
                <w:szCs w:val="22"/>
                <w:lang w:val="es-ES_tradnl" w:eastAsia="es-GT"/>
              </w:rPr>
              <w:t xml:space="preserve">III </w:t>
            </w:r>
            <w:r w:rsidRPr="00330EFA">
              <w:rPr>
                <w:rFonts w:eastAsia="Times New Roman"/>
                <w:color w:val="000000"/>
                <w:szCs w:val="22"/>
                <w:lang w:val="es-ES_tradnl" w:eastAsia="es-GT"/>
              </w:rPr>
              <w:t xml:space="preserve">Seminario </w:t>
            </w:r>
            <w:r>
              <w:rPr>
                <w:rFonts w:eastAsia="Times New Roman"/>
                <w:color w:val="000000"/>
                <w:szCs w:val="22"/>
                <w:lang w:val="es-ES_tradnl" w:eastAsia="es-GT"/>
              </w:rPr>
              <w:t xml:space="preserve">Estadístico </w:t>
            </w:r>
            <w:r w:rsidRPr="00330EFA">
              <w:rPr>
                <w:rFonts w:eastAsia="Times New Roman"/>
                <w:color w:val="000000"/>
                <w:szCs w:val="22"/>
                <w:lang w:val="es-ES_tradnl" w:eastAsia="es-GT"/>
              </w:rPr>
              <w:t>Nacional</w:t>
            </w:r>
          </w:p>
        </w:tc>
        <w:tc>
          <w:tcPr>
            <w:tcW w:w="4040" w:type="dxa"/>
            <w:shd w:val="clear" w:color="auto" w:fill="auto"/>
            <w:vAlign w:val="center"/>
            <w:hideMark/>
          </w:tcPr>
          <w:p w14:paraId="31276B83" w14:textId="77777777" w:rsidR="00330EFA" w:rsidRPr="00330EFA" w:rsidRDefault="00330EFA" w:rsidP="00330EFA">
            <w:pPr>
              <w:pStyle w:val="Sinespaciado"/>
              <w:rPr>
                <w:lang w:val="es-ES_tradnl" w:eastAsia="es-GT"/>
              </w:rPr>
            </w:pPr>
            <w:r w:rsidRPr="00330EFA">
              <w:rPr>
                <w:lang w:val="es-ES_tradnl" w:eastAsia="es-GT"/>
              </w:rPr>
              <w:t>Sigfrido Lee Leiva</w:t>
            </w:r>
          </w:p>
          <w:p w14:paraId="50545542" w14:textId="3F3782A7" w:rsidR="00330EFA" w:rsidRPr="00330EFA" w:rsidRDefault="00330EFA" w:rsidP="00330EFA">
            <w:pPr>
              <w:pStyle w:val="Sinespaciado"/>
              <w:rPr>
                <w:lang w:val="es-ES_tradnl" w:eastAsia="es-GT"/>
              </w:rPr>
            </w:pPr>
            <w:r w:rsidRPr="00330EFA">
              <w:rPr>
                <w:lang w:val="es-ES_tradnl" w:eastAsia="es-GT"/>
              </w:rPr>
              <w:t>Presidente de la Junta Directiva</w:t>
            </w:r>
            <w:r w:rsidR="000F4C35">
              <w:rPr>
                <w:lang w:val="es-ES_tradnl" w:eastAsia="es-GT"/>
              </w:rPr>
              <w:t xml:space="preserve"> del INE</w:t>
            </w:r>
          </w:p>
        </w:tc>
      </w:tr>
      <w:tr w:rsidR="00330EFA" w:rsidRPr="0016120D" w14:paraId="04177256" w14:textId="77777777" w:rsidTr="00330EFA">
        <w:trPr>
          <w:trHeight w:val="630"/>
        </w:trPr>
        <w:tc>
          <w:tcPr>
            <w:tcW w:w="1149" w:type="dxa"/>
            <w:shd w:val="clear" w:color="auto" w:fill="auto"/>
            <w:vAlign w:val="center"/>
            <w:hideMark/>
          </w:tcPr>
          <w:p w14:paraId="13EA38CA"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10:00</w:t>
            </w:r>
          </w:p>
        </w:tc>
        <w:tc>
          <w:tcPr>
            <w:tcW w:w="4040" w:type="dxa"/>
            <w:shd w:val="clear" w:color="auto" w:fill="auto"/>
            <w:vAlign w:val="center"/>
            <w:hideMark/>
          </w:tcPr>
          <w:p w14:paraId="1B9151C3"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Introducción </w:t>
            </w:r>
          </w:p>
        </w:tc>
        <w:tc>
          <w:tcPr>
            <w:tcW w:w="4040" w:type="dxa"/>
            <w:shd w:val="clear" w:color="auto" w:fill="auto"/>
            <w:vAlign w:val="center"/>
            <w:hideMark/>
          </w:tcPr>
          <w:p w14:paraId="30FA580B" w14:textId="77777777" w:rsidR="00330EFA" w:rsidRPr="00330EFA" w:rsidRDefault="00330EFA" w:rsidP="00330EFA">
            <w:pPr>
              <w:pStyle w:val="Sinespaciado"/>
              <w:rPr>
                <w:lang w:val="es-ES_tradnl" w:eastAsia="es-GT"/>
              </w:rPr>
            </w:pPr>
            <w:r w:rsidRPr="00330EFA">
              <w:rPr>
                <w:lang w:val="es-ES_tradnl" w:eastAsia="es-GT"/>
              </w:rPr>
              <w:t xml:space="preserve">Carlos Enrique Mancia </w:t>
            </w:r>
          </w:p>
          <w:p w14:paraId="0F106C4D" w14:textId="77777777" w:rsidR="00330EFA" w:rsidRPr="00330EFA" w:rsidRDefault="00330EFA" w:rsidP="00330EFA">
            <w:pPr>
              <w:pStyle w:val="Sinespaciado"/>
              <w:rPr>
                <w:lang w:val="es-ES_tradnl" w:eastAsia="es-GT"/>
              </w:rPr>
            </w:pPr>
            <w:r w:rsidRPr="00330EFA">
              <w:rPr>
                <w:lang w:val="es-ES_tradnl" w:eastAsia="es-GT"/>
              </w:rPr>
              <w:t>Subgerente Técnico en Funciones INE</w:t>
            </w:r>
          </w:p>
        </w:tc>
      </w:tr>
      <w:tr w:rsidR="00330EFA" w:rsidRPr="00330EFA" w14:paraId="457F045C" w14:textId="77777777" w:rsidTr="00330EFA">
        <w:trPr>
          <w:trHeight w:val="630"/>
        </w:trPr>
        <w:tc>
          <w:tcPr>
            <w:tcW w:w="1149" w:type="dxa"/>
            <w:shd w:val="clear" w:color="auto" w:fill="auto"/>
            <w:vAlign w:val="center"/>
          </w:tcPr>
          <w:p w14:paraId="1289EEBD"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10:10</w:t>
            </w:r>
          </w:p>
        </w:tc>
        <w:tc>
          <w:tcPr>
            <w:tcW w:w="4040" w:type="dxa"/>
            <w:shd w:val="clear" w:color="auto" w:fill="auto"/>
            <w:vAlign w:val="center"/>
          </w:tcPr>
          <w:p w14:paraId="5098838E"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Tema: Hoja de Balance de Alimentos</w:t>
            </w:r>
          </w:p>
        </w:tc>
        <w:tc>
          <w:tcPr>
            <w:tcW w:w="4040" w:type="dxa"/>
            <w:shd w:val="clear" w:color="auto" w:fill="auto"/>
            <w:vAlign w:val="center"/>
          </w:tcPr>
          <w:p w14:paraId="238BCE88" w14:textId="2F78C404" w:rsidR="00330EFA" w:rsidRPr="00330EFA" w:rsidRDefault="00330EFA" w:rsidP="00330EFA">
            <w:pPr>
              <w:pStyle w:val="Sinespaciado"/>
              <w:rPr>
                <w:lang w:val="es-ES_tradnl" w:eastAsia="es-GT"/>
              </w:rPr>
            </w:pPr>
            <w:r w:rsidRPr="00330EFA">
              <w:rPr>
                <w:lang w:val="es-ES_tradnl" w:eastAsia="es-GT"/>
              </w:rPr>
              <w:t>Luis Eduardo Arroyo</w:t>
            </w:r>
            <w:r w:rsidR="000F4C35">
              <w:rPr>
                <w:lang w:val="es-ES_tradnl" w:eastAsia="es-GT"/>
              </w:rPr>
              <w:t xml:space="preserve">, </w:t>
            </w:r>
            <w:r w:rsidRPr="00330EFA">
              <w:rPr>
                <w:lang w:val="es-ES_tradnl" w:eastAsia="es-GT"/>
              </w:rPr>
              <w:t>INE</w:t>
            </w:r>
          </w:p>
        </w:tc>
      </w:tr>
      <w:tr w:rsidR="00330EFA" w:rsidRPr="00330EFA" w14:paraId="385108AA" w14:textId="77777777" w:rsidTr="00330EFA">
        <w:trPr>
          <w:trHeight w:val="630"/>
        </w:trPr>
        <w:tc>
          <w:tcPr>
            <w:tcW w:w="1149" w:type="dxa"/>
            <w:shd w:val="clear" w:color="auto" w:fill="auto"/>
            <w:vAlign w:val="center"/>
            <w:hideMark/>
          </w:tcPr>
          <w:p w14:paraId="34D705CE"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10:45</w:t>
            </w:r>
          </w:p>
        </w:tc>
        <w:tc>
          <w:tcPr>
            <w:tcW w:w="4040" w:type="dxa"/>
            <w:shd w:val="clear" w:color="auto" w:fill="auto"/>
            <w:vAlign w:val="center"/>
            <w:hideMark/>
          </w:tcPr>
          <w:p w14:paraId="38067525" w14:textId="202D8B40"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Coffe</w:t>
            </w:r>
            <w:r>
              <w:rPr>
                <w:rFonts w:eastAsia="Times New Roman"/>
                <w:color w:val="000000"/>
                <w:szCs w:val="22"/>
                <w:lang w:val="es-ES_tradnl" w:eastAsia="es-GT"/>
              </w:rPr>
              <w:t>e</w:t>
            </w:r>
            <w:r w:rsidRPr="00330EFA">
              <w:rPr>
                <w:rFonts w:eastAsia="Times New Roman"/>
                <w:color w:val="000000"/>
                <w:szCs w:val="22"/>
                <w:lang w:val="es-ES_tradnl" w:eastAsia="es-GT"/>
              </w:rPr>
              <w:t xml:space="preserve"> Break</w:t>
            </w:r>
          </w:p>
        </w:tc>
        <w:tc>
          <w:tcPr>
            <w:tcW w:w="4040" w:type="dxa"/>
            <w:shd w:val="clear" w:color="auto" w:fill="auto"/>
            <w:vAlign w:val="center"/>
            <w:hideMark/>
          </w:tcPr>
          <w:p w14:paraId="6AC8E6F4"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Participantes </w:t>
            </w:r>
          </w:p>
        </w:tc>
      </w:tr>
      <w:tr w:rsidR="00330EFA" w:rsidRPr="00330EFA" w14:paraId="324F9E09" w14:textId="77777777" w:rsidTr="00330EFA">
        <w:trPr>
          <w:trHeight w:val="630"/>
        </w:trPr>
        <w:tc>
          <w:tcPr>
            <w:tcW w:w="1149" w:type="dxa"/>
            <w:shd w:val="clear" w:color="auto" w:fill="auto"/>
            <w:vAlign w:val="center"/>
            <w:hideMark/>
          </w:tcPr>
          <w:p w14:paraId="17C63C80"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11:00</w:t>
            </w:r>
          </w:p>
        </w:tc>
        <w:tc>
          <w:tcPr>
            <w:tcW w:w="4040" w:type="dxa"/>
            <w:shd w:val="clear" w:color="auto" w:fill="auto"/>
            <w:vAlign w:val="center"/>
          </w:tcPr>
          <w:p w14:paraId="2B0BACB4"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Tema: Propuesta de la Nueva Canasta de Alimentos </w:t>
            </w:r>
          </w:p>
        </w:tc>
        <w:tc>
          <w:tcPr>
            <w:tcW w:w="4040" w:type="dxa"/>
            <w:shd w:val="clear" w:color="auto" w:fill="auto"/>
            <w:vAlign w:val="center"/>
          </w:tcPr>
          <w:p w14:paraId="1E4AB006" w14:textId="19D3C992" w:rsidR="00330EFA" w:rsidRPr="0012745B" w:rsidRDefault="0012745B" w:rsidP="0012745B">
            <w:pPr>
              <w:pStyle w:val="Sinespaciado"/>
              <w:rPr>
                <w:rFonts w:eastAsia="Times New Roman" w:cs="Arial"/>
                <w:color w:val="000000"/>
                <w:lang w:val="es-ES_tradnl" w:eastAsia="es-GT"/>
              </w:rPr>
            </w:pPr>
            <w:r>
              <w:rPr>
                <w:rFonts w:eastAsia="Times New Roman" w:cs="Arial"/>
                <w:color w:val="000000"/>
                <w:lang w:val="es-ES_tradnl" w:eastAsia="es-GT"/>
              </w:rPr>
              <w:t xml:space="preserve">Juan Enrique Lee, </w:t>
            </w:r>
            <w:r w:rsidR="00330EFA" w:rsidRPr="00330EFA">
              <w:rPr>
                <w:rFonts w:eastAsia="Times New Roman"/>
                <w:color w:val="000000"/>
                <w:lang w:val="es-ES_tradnl" w:eastAsia="es-GT"/>
              </w:rPr>
              <w:t>INE</w:t>
            </w:r>
          </w:p>
        </w:tc>
      </w:tr>
      <w:tr w:rsidR="00330EFA" w:rsidRPr="00330EFA" w14:paraId="7EECDC16" w14:textId="77777777" w:rsidTr="00330EFA">
        <w:trPr>
          <w:trHeight w:val="630"/>
        </w:trPr>
        <w:tc>
          <w:tcPr>
            <w:tcW w:w="1149" w:type="dxa"/>
            <w:shd w:val="clear" w:color="auto" w:fill="auto"/>
            <w:vAlign w:val="center"/>
          </w:tcPr>
          <w:p w14:paraId="336EA087"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11:45</w:t>
            </w:r>
          </w:p>
        </w:tc>
        <w:tc>
          <w:tcPr>
            <w:tcW w:w="4040" w:type="dxa"/>
            <w:shd w:val="clear" w:color="auto" w:fill="auto"/>
            <w:vAlign w:val="center"/>
          </w:tcPr>
          <w:p w14:paraId="36112C0B"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Tema: El INE y la Seguridad Alimentaria Nutricional </w:t>
            </w:r>
          </w:p>
        </w:tc>
        <w:tc>
          <w:tcPr>
            <w:tcW w:w="4040" w:type="dxa"/>
            <w:shd w:val="clear" w:color="auto" w:fill="auto"/>
            <w:vAlign w:val="center"/>
          </w:tcPr>
          <w:p w14:paraId="078B1D3A" w14:textId="34B79335" w:rsidR="00330EFA" w:rsidRPr="00330EFA" w:rsidRDefault="00330EFA" w:rsidP="00330EFA">
            <w:pPr>
              <w:pStyle w:val="Sinespaciado"/>
              <w:rPr>
                <w:lang w:val="es-ES_tradnl" w:eastAsia="es-GT"/>
              </w:rPr>
            </w:pPr>
            <w:r w:rsidRPr="00330EFA">
              <w:rPr>
                <w:lang w:val="es-ES_tradnl" w:eastAsia="es-GT"/>
              </w:rPr>
              <w:t xml:space="preserve">Orlando Roberto </w:t>
            </w:r>
            <w:r w:rsidR="0012745B" w:rsidRPr="00330EFA">
              <w:rPr>
                <w:lang w:val="es-ES_tradnl" w:eastAsia="es-GT"/>
              </w:rPr>
              <w:t>Monzón</w:t>
            </w:r>
            <w:r w:rsidR="0012745B">
              <w:rPr>
                <w:lang w:val="es-ES_tradnl" w:eastAsia="es-GT"/>
              </w:rPr>
              <w:t xml:space="preserve">, </w:t>
            </w:r>
            <w:r w:rsidRPr="00330EFA">
              <w:rPr>
                <w:lang w:val="es-ES_tradnl" w:eastAsia="es-GT"/>
              </w:rPr>
              <w:t>INE</w:t>
            </w:r>
          </w:p>
        </w:tc>
      </w:tr>
      <w:tr w:rsidR="00330EFA" w:rsidRPr="00330EFA" w14:paraId="763210FA" w14:textId="77777777" w:rsidTr="00330EFA">
        <w:trPr>
          <w:trHeight w:val="630"/>
        </w:trPr>
        <w:tc>
          <w:tcPr>
            <w:tcW w:w="1149" w:type="dxa"/>
            <w:shd w:val="clear" w:color="auto" w:fill="auto"/>
            <w:vAlign w:val="center"/>
            <w:hideMark/>
          </w:tcPr>
          <w:p w14:paraId="7C88319E"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13:15</w:t>
            </w:r>
          </w:p>
        </w:tc>
        <w:tc>
          <w:tcPr>
            <w:tcW w:w="4040" w:type="dxa"/>
            <w:shd w:val="clear" w:color="auto" w:fill="auto"/>
            <w:vAlign w:val="center"/>
            <w:hideMark/>
          </w:tcPr>
          <w:p w14:paraId="0FE46699"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Almuerzo</w:t>
            </w:r>
          </w:p>
        </w:tc>
        <w:tc>
          <w:tcPr>
            <w:tcW w:w="4040" w:type="dxa"/>
            <w:shd w:val="clear" w:color="auto" w:fill="auto"/>
            <w:vAlign w:val="center"/>
            <w:hideMark/>
          </w:tcPr>
          <w:p w14:paraId="4840BA26"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Participantes </w:t>
            </w:r>
          </w:p>
        </w:tc>
      </w:tr>
      <w:tr w:rsidR="00330EFA" w:rsidRPr="00986EDE" w14:paraId="48BD21AA" w14:textId="77777777" w:rsidTr="00330EFA">
        <w:trPr>
          <w:trHeight w:val="630"/>
        </w:trPr>
        <w:tc>
          <w:tcPr>
            <w:tcW w:w="1149" w:type="dxa"/>
            <w:shd w:val="clear" w:color="auto" w:fill="auto"/>
            <w:vAlign w:val="center"/>
            <w:hideMark/>
          </w:tcPr>
          <w:p w14:paraId="79C24A77"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14:30</w:t>
            </w:r>
          </w:p>
        </w:tc>
        <w:tc>
          <w:tcPr>
            <w:tcW w:w="4040" w:type="dxa"/>
            <w:shd w:val="clear" w:color="auto" w:fill="auto"/>
            <w:vAlign w:val="center"/>
            <w:hideMark/>
          </w:tcPr>
          <w:p w14:paraId="2DAFBCFB" w14:textId="77777777"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Tema:  Análisis Sistémico y Territorial de la SAN </w:t>
            </w:r>
          </w:p>
        </w:tc>
        <w:tc>
          <w:tcPr>
            <w:tcW w:w="4040" w:type="dxa"/>
            <w:shd w:val="clear" w:color="auto" w:fill="auto"/>
            <w:vAlign w:val="center"/>
            <w:hideMark/>
          </w:tcPr>
          <w:p w14:paraId="49F1A580" w14:textId="18EA6869" w:rsidR="00330EFA" w:rsidRPr="00330EFA" w:rsidRDefault="00330EFA" w:rsidP="00330EFA">
            <w:pPr>
              <w:pStyle w:val="Sinespaciado"/>
              <w:rPr>
                <w:lang w:val="es-ES_tradnl" w:eastAsia="es-GT"/>
              </w:rPr>
            </w:pPr>
            <w:r w:rsidRPr="00330EFA">
              <w:rPr>
                <w:lang w:val="es-ES_tradnl" w:eastAsia="es-GT"/>
              </w:rPr>
              <w:t>Jaime Carrera</w:t>
            </w:r>
            <w:r w:rsidR="0012745B">
              <w:rPr>
                <w:lang w:val="es-ES_tradnl" w:eastAsia="es-GT"/>
              </w:rPr>
              <w:t>, Investigador del I</w:t>
            </w:r>
            <w:r w:rsidR="00986EDE">
              <w:rPr>
                <w:lang w:val="es-ES_tradnl" w:eastAsia="es-GT"/>
              </w:rPr>
              <w:t>arna</w:t>
            </w:r>
          </w:p>
          <w:p w14:paraId="566701CE" w14:textId="21AB85E9" w:rsidR="00330EFA" w:rsidRPr="00330EFA" w:rsidRDefault="00330EFA" w:rsidP="00330EFA">
            <w:pPr>
              <w:pStyle w:val="Sinespaciado"/>
              <w:rPr>
                <w:lang w:val="es-ES_tradnl" w:eastAsia="es-GT"/>
              </w:rPr>
            </w:pPr>
          </w:p>
        </w:tc>
      </w:tr>
      <w:tr w:rsidR="00330EFA" w:rsidRPr="00330EFA" w14:paraId="7F1236F9" w14:textId="77777777" w:rsidTr="00330EFA">
        <w:trPr>
          <w:trHeight w:val="630"/>
        </w:trPr>
        <w:tc>
          <w:tcPr>
            <w:tcW w:w="1149" w:type="dxa"/>
            <w:shd w:val="clear" w:color="auto" w:fill="auto"/>
            <w:vAlign w:val="center"/>
            <w:hideMark/>
          </w:tcPr>
          <w:p w14:paraId="1AC14AD4" w14:textId="77777777" w:rsidR="00330EFA" w:rsidRPr="00330EFA" w:rsidRDefault="00330EFA" w:rsidP="00330EFA">
            <w:pPr>
              <w:jc w:val="center"/>
              <w:rPr>
                <w:rFonts w:eastAsia="Times New Roman"/>
                <w:color w:val="000000"/>
                <w:szCs w:val="22"/>
                <w:lang w:val="es-ES_tradnl" w:eastAsia="es-GT"/>
              </w:rPr>
            </w:pPr>
            <w:r w:rsidRPr="00330EFA">
              <w:rPr>
                <w:rFonts w:eastAsia="Times New Roman"/>
                <w:color w:val="000000"/>
                <w:szCs w:val="22"/>
                <w:lang w:val="es-ES_tradnl" w:eastAsia="es-GT"/>
              </w:rPr>
              <w:t>15:30</w:t>
            </w:r>
          </w:p>
        </w:tc>
        <w:tc>
          <w:tcPr>
            <w:tcW w:w="4040" w:type="dxa"/>
            <w:shd w:val="clear" w:color="auto" w:fill="auto"/>
            <w:vAlign w:val="center"/>
            <w:hideMark/>
          </w:tcPr>
          <w:p w14:paraId="04607937" w14:textId="2EF56012" w:rsidR="00330EFA" w:rsidRPr="00330EFA" w:rsidRDefault="0012745B" w:rsidP="00330EFA">
            <w:pPr>
              <w:jc w:val="left"/>
              <w:rPr>
                <w:rFonts w:eastAsia="Times New Roman"/>
                <w:color w:val="000000"/>
                <w:szCs w:val="22"/>
                <w:lang w:val="es-ES_tradnl" w:eastAsia="es-GT"/>
              </w:rPr>
            </w:pPr>
            <w:r>
              <w:rPr>
                <w:rFonts w:eastAsia="Times New Roman"/>
                <w:color w:val="000000"/>
                <w:szCs w:val="22"/>
                <w:lang w:val="es-ES_tradnl" w:eastAsia="es-GT"/>
              </w:rPr>
              <w:t>Conclusiones del Seminario</w:t>
            </w:r>
            <w:r w:rsidR="00330EFA" w:rsidRPr="00330EFA">
              <w:rPr>
                <w:rFonts w:eastAsia="Times New Roman"/>
                <w:color w:val="000000"/>
                <w:szCs w:val="22"/>
                <w:lang w:val="es-ES_tradnl" w:eastAsia="es-GT"/>
              </w:rPr>
              <w:t xml:space="preserve"> </w:t>
            </w:r>
          </w:p>
        </w:tc>
        <w:tc>
          <w:tcPr>
            <w:tcW w:w="4040" w:type="dxa"/>
            <w:shd w:val="clear" w:color="auto" w:fill="auto"/>
            <w:vAlign w:val="center"/>
            <w:hideMark/>
          </w:tcPr>
          <w:p w14:paraId="0416F06D" w14:textId="167353CE" w:rsidR="00330EFA" w:rsidRPr="00330EFA" w:rsidRDefault="00330EFA" w:rsidP="00330EFA">
            <w:pPr>
              <w:jc w:val="left"/>
              <w:rPr>
                <w:rFonts w:eastAsia="Times New Roman"/>
                <w:color w:val="000000"/>
                <w:szCs w:val="22"/>
                <w:lang w:val="es-ES_tradnl" w:eastAsia="es-GT"/>
              </w:rPr>
            </w:pPr>
            <w:r w:rsidRPr="00330EFA">
              <w:rPr>
                <w:rFonts w:eastAsia="Times New Roman"/>
                <w:color w:val="000000"/>
                <w:szCs w:val="22"/>
                <w:lang w:val="es-ES_tradnl" w:eastAsia="es-GT"/>
              </w:rPr>
              <w:t xml:space="preserve">Orlando Roberto </w:t>
            </w:r>
            <w:r w:rsidR="0012745B" w:rsidRPr="00330EFA">
              <w:rPr>
                <w:rFonts w:eastAsia="Times New Roman"/>
                <w:color w:val="000000"/>
                <w:szCs w:val="22"/>
                <w:lang w:val="es-ES_tradnl" w:eastAsia="es-GT"/>
              </w:rPr>
              <w:t>Monzón</w:t>
            </w:r>
            <w:r w:rsidR="0012745B">
              <w:rPr>
                <w:rFonts w:eastAsia="Times New Roman"/>
                <w:color w:val="000000"/>
                <w:szCs w:val="22"/>
                <w:lang w:val="es-ES_tradnl" w:eastAsia="es-GT"/>
              </w:rPr>
              <w:t>, INE</w:t>
            </w:r>
          </w:p>
        </w:tc>
      </w:tr>
      <w:tr w:rsidR="00330EFA" w:rsidRPr="00330EFA" w14:paraId="4A03B19B" w14:textId="77777777" w:rsidTr="00330EFA">
        <w:trPr>
          <w:trHeight w:val="630"/>
        </w:trPr>
        <w:tc>
          <w:tcPr>
            <w:tcW w:w="1149" w:type="dxa"/>
            <w:shd w:val="clear" w:color="auto" w:fill="auto"/>
            <w:vAlign w:val="center"/>
            <w:hideMark/>
          </w:tcPr>
          <w:p w14:paraId="78D3E331" w14:textId="0CF63B0F" w:rsidR="00330EFA" w:rsidRPr="00330EFA" w:rsidRDefault="0012745B" w:rsidP="00330EFA">
            <w:pPr>
              <w:jc w:val="center"/>
              <w:rPr>
                <w:rFonts w:eastAsia="Times New Roman"/>
                <w:color w:val="000000"/>
                <w:szCs w:val="22"/>
                <w:lang w:val="es-ES_tradnl" w:eastAsia="es-GT"/>
              </w:rPr>
            </w:pPr>
            <w:r>
              <w:rPr>
                <w:rFonts w:eastAsia="Times New Roman"/>
                <w:color w:val="000000"/>
                <w:szCs w:val="22"/>
                <w:lang w:val="es-ES_tradnl" w:eastAsia="es-GT"/>
              </w:rPr>
              <w:t>16:00</w:t>
            </w:r>
          </w:p>
        </w:tc>
        <w:tc>
          <w:tcPr>
            <w:tcW w:w="4040" w:type="dxa"/>
            <w:shd w:val="clear" w:color="auto" w:fill="auto"/>
            <w:vAlign w:val="center"/>
            <w:hideMark/>
          </w:tcPr>
          <w:p w14:paraId="73BFCF00" w14:textId="249F95E6" w:rsidR="00330EFA" w:rsidRPr="00330EFA" w:rsidRDefault="0012745B" w:rsidP="00330EFA">
            <w:pPr>
              <w:jc w:val="left"/>
              <w:rPr>
                <w:rFonts w:eastAsia="Times New Roman"/>
                <w:color w:val="000000"/>
                <w:szCs w:val="22"/>
                <w:lang w:val="es-ES_tradnl" w:eastAsia="es-GT"/>
              </w:rPr>
            </w:pPr>
            <w:r>
              <w:rPr>
                <w:rFonts w:eastAsia="Times New Roman"/>
                <w:color w:val="000000"/>
                <w:szCs w:val="22"/>
                <w:lang w:val="es-ES_tradnl" w:eastAsia="es-GT"/>
              </w:rPr>
              <w:t>Clausura de la actividad</w:t>
            </w:r>
          </w:p>
        </w:tc>
        <w:tc>
          <w:tcPr>
            <w:tcW w:w="4040" w:type="dxa"/>
            <w:shd w:val="clear" w:color="auto" w:fill="auto"/>
            <w:vAlign w:val="center"/>
            <w:hideMark/>
          </w:tcPr>
          <w:p w14:paraId="20752B1D" w14:textId="3BB6DFDC" w:rsidR="00330EFA" w:rsidRPr="00330EFA" w:rsidRDefault="0012745B" w:rsidP="00330EFA">
            <w:pPr>
              <w:jc w:val="left"/>
              <w:rPr>
                <w:rFonts w:eastAsia="Times New Roman"/>
                <w:color w:val="000000"/>
                <w:szCs w:val="22"/>
                <w:lang w:val="es-ES_tradnl" w:eastAsia="es-GT"/>
              </w:rPr>
            </w:pPr>
            <w:r>
              <w:rPr>
                <w:rFonts w:eastAsia="Times New Roman"/>
                <w:color w:val="000000"/>
                <w:szCs w:val="22"/>
                <w:lang w:val="es-ES_tradnl" w:eastAsia="es-GT"/>
              </w:rPr>
              <w:t>Representante del INE</w:t>
            </w:r>
          </w:p>
        </w:tc>
      </w:tr>
    </w:tbl>
    <w:p w14:paraId="76887A8C" w14:textId="3EF0CC7F" w:rsidR="00330EFA" w:rsidRPr="00330EFA" w:rsidRDefault="00330EFA" w:rsidP="00330EFA">
      <w:pPr>
        <w:jc w:val="center"/>
        <w:rPr>
          <w:szCs w:val="22"/>
          <w:lang w:val="es-ES_tradnl"/>
        </w:rPr>
      </w:pPr>
      <w:r w:rsidRPr="00330EFA">
        <w:rPr>
          <w:b/>
          <w:szCs w:val="22"/>
          <w:lang w:val="es-ES_tradnl"/>
        </w:rPr>
        <w:t xml:space="preserve">                                                                                                                        Fuente:</w:t>
      </w:r>
      <w:r w:rsidR="005C0B3C">
        <w:rPr>
          <w:szCs w:val="22"/>
          <w:lang w:val="es-ES_tradnl"/>
        </w:rPr>
        <w:t xml:space="preserve"> INE (</w:t>
      </w:r>
      <w:r w:rsidRPr="00330EFA">
        <w:rPr>
          <w:szCs w:val="22"/>
          <w:lang w:val="es-ES_tradnl"/>
        </w:rPr>
        <w:t>2015</w:t>
      </w:r>
      <w:r w:rsidR="005C0B3C">
        <w:rPr>
          <w:szCs w:val="22"/>
          <w:lang w:val="es-ES_tradnl"/>
        </w:rPr>
        <w:t>)</w:t>
      </w:r>
      <w:r w:rsidRPr="00330EFA">
        <w:rPr>
          <w:szCs w:val="22"/>
          <w:lang w:val="es-ES_tradnl"/>
        </w:rPr>
        <w:t>.</w:t>
      </w:r>
    </w:p>
    <w:p w14:paraId="4A22C0FE" w14:textId="77777777" w:rsidR="00137398" w:rsidRDefault="00137398" w:rsidP="005A5745">
      <w:pPr>
        <w:widowControl w:val="0"/>
        <w:autoSpaceDE w:val="0"/>
        <w:autoSpaceDN w:val="0"/>
        <w:adjustRightInd w:val="0"/>
        <w:rPr>
          <w:rFonts w:eastAsia="Times New Roman" w:cs="Gill Sans"/>
          <w:bCs/>
          <w:szCs w:val="22"/>
          <w:lang w:val="es-GT"/>
        </w:rPr>
      </w:pPr>
    </w:p>
    <w:p w14:paraId="3AE23605" w14:textId="77777777" w:rsidR="00330EFA" w:rsidRDefault="00330EFA" w:rsidP="005A5745">
      <w:pPr>
        <w:widowControl w:val="0"/>
        <w:autoSpaceDE w:val="0"/>
        <w:autoSpaceDN w:val="0"/>
        <w:adjustRightInd w:val="0"/>
        <w:rPr>
          <w:rFonts w:eastAsia="Times New Roman" w:cs="Gill Sans"/>
          <w:bCs/>
          <w:szCs w:val="22"/>
          <w:lang w:val="es-GT"/>
        </w:rPr>
      </w:pPr>
    </w:p>
    <w:p w14:paraId="133F2EBE" w14:textId="77777777" w:rsidR="00330EFA" w:rsidRDefault="00330EFA" w:rsidP="005A5745">
      <w:pPr>
        <w:widowControl w:val="0"/>
        <w:autoSpaceDE w:val="0"/>
        <w:autoSpaceDN w:val="0"/>
        <w:adjustRightInd w:val="0"/>
        <w:rPr>
          <w:rFonts w:eastAsia="Times New Roman" w:cs="Gill Sans"/>
          <w:bCs/>
          <w:szCs w:val="22"/>
          <w:lang w:val="es-GT"/>
        </w:rPr>
      </w:pPr>
    </w:p>
    <w:p w14:paraId="79F0E917" w14:textId="77777777" w:rsidR="00330EFA" w:rsidRDefault="00330EFA" w:rsidP="005A5745">
      <w:pPr>
        <w:widowControl w:val="0"/>
        <w:autoSpaceDE w:val="0"/>
        <w:autoSpaceDN w:val="0"/>
        <w:adjustRightInd w:val="0"/>
        <w:rPr>
          <w:rFonts w:eastAsia="Times New Roman" w:cs="Gill Sans"/>
          <w:bCs/>
          <w:szCs w:val="22"/>
          <w:lang w:val="es-GT"/>
        </w:rPr>
      </w:pPr>
    </w:p>
    <w:p w14:paraId="2A2B0ECB" w14:textId="77777777" w:rsidR="00330EFA" w:rsidRDefault="00330EFA" w:rsidP="005A5745">
      <w:pPr>
        <w:widowControl w:val="0"/>
        <w:autoSpaceDE w:val="0"/>
        <w:autoSpaceDN w:val="0"/>
        <w:adjustRightInd w:val="0"/>
        <w:rPr>
          <w:rFonts w:eastAsia="Times New Roman" w:cs="Gill Sans"/>
          <w:bCs/>
          <w:szCs w:val="22"/>
          <w:lang w:val="es-GT"/>
        </w:rPr>
      </w:pPr>
    </w:p>
    <w:p w14:paraId="50E349E7" w14:textId="77777777" w:rsidR="00330EFA" w:rsidRDefault="00330EFA" w:rsidP="005A5745">
      <w:pPr>
        <w:widowControl w:val="0"/>
        <w:autoSpaceDE w:val="0"/>
        <w:autoSpaceDN w:val="0"/>
        <w:adjustRightInd w:val="0"/>
        <w:rPr>
          <w:rFonts w:eastAsia="Times New Roman" w:cs="Gill Sans"/>
          <w:bCs/>
          <w:szCs w:val="22"/>
          <w:lang w:val="es-GT"/>
        </w:rPr>
      </w:pPr>
    </w:p>
    <w:p w14:paraId="3A96F9B0" w14:textId="77777777" w:rsidR="00330EFA" w:rsidRDefault="00330EFA" w:rsidP="005A5745">
      <w:pPr>
        <w:widowControl w:val="0"/>
        <w:autoSpaceDE w:val="0"/>
        <w:autoSpaceDN w:val="0"/>
        <w:adjustRightInd w:val="0"/>
        <w:rPr>
          <w:rFonts w:eastAsia="Times New Roman" w:cs="Gill Sans"/>
          <w:bCs/>
          <w:szCs w:val="22"/>
          <w:lang w:val="es-GT"/>
        </w:rPr>
      </w:pPr>
    </w:p>
    <w:p w14:paraId="7DB99009" w14:textId="441A76AF" w:rsidR="00C36878" w:rsidRPr="0035199D" w:rsidRDefault="00C36878" w:rsidP="0035199D">
      <w:pPr>
        <w:pStyle w:val="Ttulo2"/>
        <w:numPr>
          <w:ilvl w:val="0"/>
          <w:numId w:val="3"/>
        </w:numPr>
        <w:spacing w:before="240" w:after="120"/>
        <w:ind w:left="0" w:firstLine="0"/>
        <w:rPr>
          <w:rFonts w:cs="Arial"/>
          <w:color w:val="auto"/>
          <w:sz w:val="24"/>
          <w:lang w:val="es-GT"/>
        </w:rPr>
      </w:pPr>
      <w:bookmarkStart w:id="49" w:name="_Toc318566423"/>
      <w:r w:rsidRPr="0035199D">
        <w:rPr>
          <w:rFonts w:cs="Arial"/>
          <w:color w:val="auto"/>
          <w:sz w:val="24"/>
          <w:lang w:val="es-GT"/>
        </w:rPr>
        <w:lastRenderedPageBreak/>
        <w:t>Reseña del III Seminario Estadístico Nacional</w:t>
      </w:r>
      <w:bookmarkEnd w:id="49"/>
    </w:p>
    <w:p w14:paraId="047345AE" w14:textId="77777777" w:rsidR="00330EFA" w:rsidRDefault="00330EFA" w:rsidP="005A5745">
      <w:pPr>
        <w:widowControl w:val="0"/>
        <w:autoSpaceDE w:val="0"/>
        <w:autoSpaceDN w:val="0"/>
        <w:adjustRightInd w:val="0"/>
        <w:rPr>
          <w:rFonts w:eastAsia="Times New Roman" w:cs="Gill Sans"/>
          <w:bCs/>
          <w:szCs w:val="22"/>
          <w:lang w:val="es-GT"/>
        </w:rPr>
      </w:pPr>
    </w:p>
    <w:p w14:paraId="0ADFAC9C" w14:textId="06E5A582" w:rsidR="005E368C" w:rsidRPr="005C0B3C" w:rsidRDefault="0047511B" w:rsidP="005C0B3C">
      <w:pPr>
        <w:pStyle w:val="bodyStyle1"/>
        <w:jc w:val="left"/>
        <w:rPr>
          <w:rFonts w:eastAsia="Calibri" w:cs="Arial"/>
          <w:bCs w:val="0"/>
          <w:sz w:val="24"/>
          <w:szCs w:val="24"/>
          <w:lang w:val="es-GT"/>
        </w:rPr>
      </w:pPr>
      <w:r w:rsidRPr="005C0B3C">
        <w:rPr>
          <w:rFonts w:eastAsia="Calibri" w:cs="Arial"/>
          <w:bCs w:val="0"/>
          <w:sz w:val="24"/>
          <w:szCs w:val="24"/>
          <w:lang w:val="es-GT"/>
        </w:rPr>
        <w:t>E</w:t>
      </w:r>
      <w:r w:rsidR="00CE63A2" w:rsidRPr="005C0B3C">
        <w:rPr>
          <w:rFonts w:eastAsia="Calibri" w:cs="Arial"/>
          <w:bCs w:val="0"/>
          <w:sz w:val="24"/>
          <w:szCs w:val="24"/>
          <w:lang w:val="es-GT"/>
        </w:rPr>
        <w:t xml:space="preserve">l III Seminario </w:t>
      </w:r>
      <w:r w:rsidR="00CD4EEE" w:rsidRPr="005C0B3C">
        <w:rPr>
          <w:rFonts w:eastAsia="Calibri" w:cs="Arial"/>
          <w:bCs w:val="0"/>
          <w:sz w:val="24"/>
          <w:szCs w:val="24"/>
          <w:lang w:val="es-GT"/>
        </w:rPr>
        <w:t xml:space="preserve">Estadístico Nacional se llevó a cabo </w:t>
      </w:r>
      <w:r w:rsidR="00C73C64" w:rsidRPr="005C0B3C">
        <w:rPr>
          <w:rFonts w:eastAsia="Calibri" w:cs="Arial"/>
          <w:bCs w:val="0"/>
          <w:sz w:val="24"/>
          <w:szCs w:val="24"/>
          <w:lang w:val="es-GT"/>
        </w:rPr>
        <w:t>en la</w:t>
      </w:r>
      <w:r w:rsidR="00152CBF" w:rsidRPr="005C0B3C">
        <w:rPr>
          <w:rFonts w:eastAsia="Calibri" w:cs="Arial"/>
          <w:bCs w:val="0"/>
          <w:sz w:val="24"/>
          <w:szCs w:val="24"/>
          <w:lang w:val="es-GT"/>
        </w:rPr>
        <w:t xml:space="preserve"> ciudad de Guatemala </w:t>
      </w:r>
      <w:r w:rsidR="00CD4EEE" w:rsidRPr="005C0B3C">
        <w:rPr>
          <w:rFonts w:eastAsia="Calibri" w:cs="Arial"/>
          <w:bCs w:val="0"/>
          <w:sz w:val="24"/>
          <w:szCs w:val="24"/>
          <w:lang w:val="es-GT"/>
        </w:rPr>
        <w:t>el 19 de noviembre de 2015</w:t>
      </w:r>
      <w:r w:rsidR="00D8673E" w:rsidRPr="005C0B3C">
        <w:rPr>
          <w:rFonts w:eastAsia="Calibri" w:cs="Arial"/>
          <w:bCs w:val="0"/>
          <w:sz w:val="24"/>
          <w:szCs w:val="24"/>
          <w:lang w:val="es-GT"/>
        </w:rPr>
        <w:t>,</w:t>
      </w:r>
      <w:r w:rsidR="00CD4EEE" w:rsidRPr="005C0B3C">
        <w:rPr>
          <w:rFonts w:eastAsia="Calibri" w:cs="Arial"/>
          <w:bCs w:val="0"/>
          <w:sz w:val="24"/>
          <w:szCs w:val="24"/>
          <w:lang w:val="es-GT"/>
        </w:rPr>
        <w:t xml:space="preserve"> con la participación de más de 200 profesionales de </w:t>
      </w:r>
      <w:r w:rsidR="00152CBF" w:rsidRPr="005C0B3C">
        <w:rPr>
          <w:rFonts w:eastAsia="Calibri" w:cs="Arial"/>
          <w:bCs w:val="0"/>
          <w:sz w:val="24"/>
          <w:szCs w:val="24"/>
          <w:lang w:val="es-GT"/>
        </w:rPr>
        <w:t>14</w:t>
      </w:r>
      <w:r w:rsidR="00CD4EEE" w:rsidRPr="005C0B3C">
        <w:rPr>
          <w:rFonts w:eastAsia="Calibri" w:cs="Arial"/>
          <w:bCs w:val="0"/>
          <w:sz w:val="24"/>
          <w:szCs w:val="24"/>
          <w:lang w:val="es-GT"/>
        </w:rPr>
        <w:t xml:space="preserve"> instituciones públicas</w:t>
      </w:r>
      <w:r w:rsidR="00986EDE">
        <w:rPr>
          <w:rFonts w:eastAsia="Calibri" w:cs="Arial"/>
          <w:bCs w:val="0"/>
          <w:sz w:val="24"/>
          <w:szCs w:val="24"/>
          <w:lang w:val="es-GT"/>
        </w:rPr>
        <w:t>, seis instituciones privadas</w:t>
      </w:r>
      <w:r w:rsidR="00386570" w:rsidRPr="005C0B3C">
        <w:rPr>
          <w:rFonts w:eastAsia="Calibri" w:cs="Arial"/>
          <w:bCs w:val="0"/>
          <w:sz w:val="24"/>
          <w:szCs w:val="24"/>
          <w:lang w:val="es-GT"/>
        </w:rPr>
        <w:t xml:space="preserve"> y dos instituciones del sector académico</w:t>
      </w:r>
      <w:r w:rsidR="00EC728C" w:rsidRPr="005C0B3C">
        <w:rPr>
          <w:rFonts w:eastAsia="Calibri" w:cs="Arial"/>
          <w:bCs w:val="0"/>
          <w:sz w:val="24"/>
          <w:szCs w:val="24"/>
          <w:lang w:val="es-GT"/>
        </w:rPr>
        <w:t xml:space="preserve"> (</w:t>
      </w:r>
      <w:r w:rsidR="00C84A35" w:rsidRPr="005C0B3C">
        <w:rPr>
          <w:rFonts w:eastAsia="Calibri" w:cs="Arial"/>
          <w:bCs w:val="0"/>
          <w:sz w:val="24"/>
          <w:szCs w:val="24"/>
          <w:lang w:val="es-GT"/>
        </w:rPr>
        <w:fldChar w:fldCharType="begin"/>
      </w:r>
      <w:r w:rsidR="00D51940" w:rsidRPr="005C0B3C">
        <w:rPr>
          <w:rFonts w:eastAsia="Calibri" w:cs="Arial"/>
          <w:bCs w:val="0"/>
          <w:sz w:val="24"/>
          <w:szCs w:val="24"/>
          <w:lang w:val="es-GT"/>
        </w:rPr>
        <w:instrText xml:space="preserve"> REF _Ref440356028 \r \h </w:instrText>
      </w:r>
      <w:r w:rsidR="00D8673E" w:rsidRPr="005C0B3C">
        <w:rPr>
          <w:rFonts w:eastAsia="Calibri" w:cs="Arial"/>
          <w:bCs w:val="0"/>
          <w:sz w:val="24"/>
          <w:szCs w:val="24"/>
          <w:lang w:val="es-GT"/>
        </w:rPr>
        <w:instrText xml:space="preserve"> \* MERGEFORMAT </w:instrText>
      </w:r>
      <w:r w:rsidR="00C84A35" w:rsidRPr="005C0B3C">
        <w:rPr>
          <w:rFonts w:eastAsia="Calibri" w:cs="Arial"/>
          <w:bCs w:val="0"/>
          <w:sz w:val="24"/>
          <w:szCs w:val="24"/>
          <w:lang w:val="es-GT"/>
        </w:rPr>
      </w:r>
      <w:r w:rsidR="00C84A35" w:rsidRPr="005C0B3C">
        <w:rPr>
          <w:rFonts w:eastAsia="Calibri" w:cs="Arial"/>
          <w:bCs w:val="0"/>
          <w:sz w:val="24"/>
          <w:szCs w:val="24"/>
          <w:lang w:val="es-GT"/>
        </w:rPr>
        <w:fldChar w:fldCharType="separate"/>
      </w:r>
      <w:r w:rsidR="00631E66">
        <w:rPr>
          <w:rFonts w:eastAsia="Calibri" w:cs="Arial"/>
          <w:bCs w:val="0"/>
          <w:sz w:val="24"/>
          <w:szCs w:val="24"/>
          <w:lang w:val="es-GT"/>
        </w:rPr>
        <w:t>Cuadro 1</w:t>
      </w:r>
      <w:r w:rsidR="00C84A35" w:rsidRPr="005C0B3C">
        <w:rPr>
          <w:rFonts w:eastAsia="Calibri" w:cs="Arial"/>
          <w:bCs w:val="0"/>
          <w:sz w:val="24"/>
          <w:szCs w:val="24"/>
          <w:lang w:val="es-GT"/>
        </w:rPr>
        <w:fldChar w:fldCharType="end"/>
      </w:r>
      <w:r w:rsidR="00EC728C" w:rsidRPr="005C0B3C">
        <w:rPr>
          <w:rFonts w:eastAsia="Calibri" w:cs="Arial"/>
          <w:bCs w:val="0"/>
          <w:sz w:val="24"/>
          <w:szCs w:val="24"/>
          <w:lang w:val="es-GT"/>
        </w:rPr>
        <w:t>)</w:t>
      </w:r>
      <w:r w:rsidR="00355E12" w:rsidRPr="005C0B3C">
        <w:rPr>
          <w:rFonts w:eastAsia="Calibri" w:cs="Arial"/>
          <w:bCs w:val="0"/>
          <w:sz w:val="24"/>
          <w:szCs w:val="24"/>
          <w:lang w:val="es-GT"/>
        </w:rPr>
        <w:t xml:space="preserve">. </w:t>
      </w:r>
      <w:r w:rsidR="00986EDE">
        <w:rPr>
          <w:rFonts w:eastAsia="Calibri" w:cs="Arial"/>
          <w:bCs w:val="0"/>
          <w:sz w:val="24"/>
          <w:szCs w:val="24"/>
          <w:lang w:val="es-GT"/>
        </w:rPr>
        <w:t xml:space="preserve"> (Ver listado</w:t>
      </w:r>
      <w:r w:rsidR="00EC728C" w:rsidRPr="005C0B3C">
        <w:rPr>
          <w:rFonts w:eastAsia="Calibri" w:cs="Arial"/>
          <w:bCs w:val="0"/>
          <w:sz w:val="24"/>
          <w:szCs w:val="24"/>
          <w:lang w:val="es-GT"/>
        </w:rPr>
        <w:t xml:space="preserve"> de participantes</w:t>
      </w:r>
      <w:r w:rsidR="00986EDE">
        <w:rPr>
          <w:rFonts w:eastAsia="Calibri" w:cs="Arial"/>
          <w:bCs w:val="0"/>
          <w:sz w:val="24"/>
          <w:szCs w:val="24"/>
          <w:lang w:val="es-GT"/>
        </w:rPr>
        <w:t xml:space="preserve"> en el anexo</w:t>
      </w:r>
      <w:r w:rsidR="00EC728C" w:rsidRPr="005C0B3C">
        <w:rPr>
          <w:rFonts w:eastAsia="Calibri" w:cs="Arial"/>
          <w:bCs w:val="0"/>
          <w:sz w:val="24"/>
          <w:szCs w:val="24"/>
          <w:lang w:val="es-GT"/>
        </w:rPr>
        <w:t>).</w:t>
      </w:r>
    </w:p>
    <w:p w14:paraId="43CEF7CA" w14:textId="77777777" w:rsidR="00355E12" w:rsidRDefault="00355E12" w:rsidP="00355E12">
      <w:pPr>
        <w:widowControl w:val="0"/>
        <w:autoSpaceDE w:val="0"/>
        <w:autoSpaceDN w:val="0"/>
        <w:adjustRightInd w:val="0"/>
        <w:rPr>
          <w:rFonts w:eastAsia="Times New Roman" w:cs="Gill Sans"/>
          <w:bCs/>
          <w:szCs w:val="22"/>
          <w:lang w:val="es-GT"/>
        </w:rPr>
      </w:pPr>
    </w:p>
    <w:tbl>
      <w:tblPr>
        <w:tblStyle w:val="Cuadrculaclara-nfasis5"/>
        <w:tblW w:w="0" w:type="auto"/>
        <w:tblLook w:val="04A0" w:firstRow="1" w:lastRow="0" w:firstColumn="1" w:lastColumn="0" w:noHBand="0" w:noVBand="1"/>
      </w:tblPr>
      <w:tblGrid>
        <w:gridCol w:w="3112"/>
        <w:gridCol w:w="3118"/>
        <w:gridCol w:w="3110"/>
      </w:tblGrid>
      <w:tr w:rsidR="00355E12" w:rsidRPr="0016120D" w14:paraId="30D329CC" w14:textId="77777777" w:rsidTr="000C1B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00" w:type="dxa"/>
            <w:gridSpan w:val="3"/>
          </w:tcPr>
          <w:p w14:paraId="7604CA56" w14:textId="77777777" w:rsidR="00355E12" w:rsidRPr="00C178CC" w:rsidRDefault="00355E12" w:rsidP="000C1B21">
            <w:pPr>
              <w:pStyle w:val="Cuadros"/>
              <w:rPr>
                <w:b w:val="0"/>
              </w:rPr>
            </w:pPr>
            <w:bookmarkStart w:id="50" w:name="_Ref440356028"/>
            <w:bookmarkStart w:id="51" w:name="_Toc444686188"/>
            <w:r w:rsidRPr="00C178CC">
              <w:rPr>
                <w:b w:val="0"/>
              </w:rPr>
              <w:t>Instituciones participantes en el III Seminario Estadístico Nacional</w:t>
            </w:r>
            <w:bookmarkEnd w:id="50"/>
            <w:bookmarkEnd w:id="51"/>
          </w:p>
        </w:tc>
      </w:tr>
      <w:tr w:rsidR="00355E12" w:rsidRPr="00CE240C" w14:paraId="0DC31005"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2FF747F5" w14:textId="77777777" w:rsidR="00355E12" w:rsidRPr="00355E12" w:rsidRDefault="00355E12" w:rsidP="000C1B21">
            <w:pPr>
              <w:pStyle w:val="bodyStyle1"/>
              <w:jc w:val="center"/>
              <w:rPr>
                <w:sz w:val="20"/>
                <w:szCs w:val="20"/>
                <w:lang w:val="es-GT"/>
              </w:rPr>
            </w:pPr>
            <w:r w:rsidRPr="00355E12">
              <w:rPr>
                <w:sz w:val="20"/>
                <w:szCs w:val="20"/>
                <w:lang w:val="es-GT"/>
              </w:rPr>
              <w:t>Instituciones públicas</w:t>
            </w:r>
          </w:p>
        </w:tc>
        <w:tc>
          <w:tcPr>
            <w:tcW w:w="3167" w:type="dxa"/>
          </w:tcPr>
          <w:p w14:paraId="3C905B78" w14:textId="77777777" w:rsidR="00355E12" w:rsidRPr="00355E12" w:rsidRDefault="00355E12" w:rsidP="000C1B21">
            <w:pPr>
              <w:pStyle w:val="bodyStyle1"/>
              <w:jc w:val="center"/>
              <w:cnfStyle w:val="000000100000" w:firstRow="0" w:lastRow="0" w:firstColumn="0" w:lastColumn="0" w:oddVBand="0" w:evenVBand="0" w:oddHBand="1" w:evenHBand="0" w:firstRowFirstColumn="0" w:firstRowLastColumn="0" w:lastRowFirstColumn="0" w:lastRowLastColumn="0"/>
              <w:rPr>
                <w:b/>
                <w:sz w:val="20"/>
                <w:szCs w:val="20"/>
                <w:lang w:val="es-GT"/>
              </w:rPr>
            </w:pPr>
            <w:r w:rsidRPr="00355E12">
              <w:rPr>
                <w:b/>
                <w:sz w:val="20"/>
                <w:szCs w:val="20"/>
                <w:lang w:val="es-GT"/>
              </w:rPr>
              <w:t>Instituciones privadas</w:t>
            </w:r>
          </w:p>
        </w:tc>
        <w:tc>
          <w:tcPr>
            <w:tcW w:w="3167" w:type="dxa"/>
          </w:tcPr>
          <w:p w14:paraId="0911DFCA" w14:textId="77777777" w:rsidR="00355E12" w:rsidRPr="00355E12" w:rsidRDefault="00355E12" w:rsidP="000C1B21">
            <w:pPr>
              <w:pStyle w:val="bodyStyle1"/>
              <w:jc w:val="center"/>
              <w:cnfStyle w:val="000000100000" w:firstRow="0" w:lastRow="0" w:firstColumn="0" w:lastColumn="0" w:oddVBand="0" w:evenVBand="0" w:oddHBand="1" w:evenHBand="0" w:firstRowFirstColumn="0" w:firstRowLastColumn="0" w:lastRowFirstColumn="0" w:lastRowLastColumn="0"/>
              <w:rPr>
                <w:b/>
                <w:sz w:val="20"/>
                <w:szCs w:val="20"/>
                <w:lang w:val="es-GT"/>
              </w:rPr>
            </w:pPr>
            <w:r w:rsidRPr="00355E12">
              <w:rPr>
                <w:b/>
                <w:sz w:val="20"/>
                <w:szCs w:val="20"/>
                <w:lang w:val="es-GT"/>
              </w:rPr>
              <w:t>Sector académico</w:t>
            </w:r>
          </w:p>
        </w:tc>
      </w:tr>
      <w:tr w:rsidR="00355E12" w:rsidRPr="0016120D" w14:paraId="505BBF91"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0F4A35CF" w14:textId="77777777" w:rsidR="00355E12" w:rsidRPr="00094CC6" w:rsidRDefault="00355E12" w:rsidP="000C1B21">
            <w:pPr>
              <w:pStyle w:val="bodyStyle1"/>
              <w:jc w:val="left"/>
              <w:rPr>
                <w:b w:val="0"/>
                <w:sz w:val="18"/>
                <w:szCs w:val="20"/>
                <w:lang w:val="es-GT"/>
              </w:rPr>
            </w:pPr>
            <w:r w:rsidRPr="00094CC6">
              <w:rPr>
                <w:b w:val="0"/>
                <w:sz w:val="18"/>
                <w:szCs w:val="20"/>
                <w:lang w:val="es-GT"/>
              </w:rPr>
              <w:t>Instituto Nacional de Estadística (INE)</w:t>
            </w:r>
          </w:p>
        </w:tc>
        <w:tc>
          <w:tcPr>
            <w:tcW w:w="3167" w:type="dxa"/>
          </w:tcPr>
          <w:p w14:paraId="2CFEFD33" w14:textId="17857A1E" w:rsidR="00355E12" w:rsidRPr="00005248" w:rsidRDefault="00355E12" w:rsidP="00A975D2">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r>
              <w:rPr>
                <w:sz w:val="18"/>
                <w:szCs w:val="20"/>
                <w:lang w:val="es-GT"/>
              </w:rPr>
              <w:t xml:space="preserve">Instituto de Investigación y Proyección sobre Ambiente Natural y Sociedad </w:t>
            </w:r>
            <w:r w:rsidR="00986EDE">
              <w:rPr>
                <w:sz w:val="18"/>
                <w:szCs w:val="20"/>
                <w:lang w:val="es-GT"/>
              </w:rPr>
              <w:t xml:space="preserve">de la Universidad Rafael Landívar </w:t>
            </w:r>
            <w:r>
              <w:rPr>
                <w:sz w:val="18"/>
                <w:szCs w:val="20"/>
                <w:lang w:val="es-GT"/>
              </w:rPr>
              <w:t>(I</w:t>
            </w:r>
            <w:r w:rsidR="00986EDE">
              <w:rPr>
                <w:sz w:val="18"/>
                <w:szCs w:val="20"/>
                <w:lang w:val="es-GT"/>
              </w:rPr>
              <w:t>arna</w:t>
            </w:r>
            <w:r>
              <w:rPr>
                <w:sz w:val="18"/>
                <w:szCs w:val="20"/>
                <w:lang w:val="es-GT"/>
              </w:rPr>
              <w:t>)</w:t>
            </w:r>
          </w:p>
        </w:tc>
        <w:tc>
          <w:tcPr>
            <w:tcW w:w="3167" w:type="dxa"/>
          </w:tcPr>
          <w:p w14:paraId="4D444D71"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r w:rsidRPr="00386570">
              <w:rPr>
                <w:sz w:val="18"/>
                <w:szCs w:val="20"/>
                <w:lang w:val="es-GT"/>
              </w:rPr>
              <w:t>Universidad de San Carlos de Guatemala (USAC)</w:t>
            </w:r>
          </w:p>
        </w:tc>
      </w:tr>
      <w:tr w:rsidR="00355E12" w:rsidRPr="00005248" w14:paraId="674C0137"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6AD0FD82" w14:textId="77777777" w:rsidR="00355E12" w:rsidRPr="00094CC6" w:rsidRDefault="00355E12" w:rsidP="000C1B21">
            <w:pPr>
              <w:pStyle w:val="bodyStyle1"/>
              <w:jc w:val="left"/>
              <w:rPr>
                <w:b w:val="0"/>
                <w:sz w:val="18"/>
                <w:szCs w:val="20"/>
                <w:lang w:val="es-GT"/>
              </w:rPr>
            </w:pPr>
            <w:r w:rsidRPr="00094CC6">
              <w:rPr>
                <w:b w:val="0"/>
                <w:sz w:val="18"/>
                <w:szCs w:val="20"/>
                <w:lang w:val="es-GT"/>
              </w:rPr>
              <w:t>Banco de Guatemala (Banguat)</w:t>
            </w:r>
          </w:p>
        </w:tc>
        <w:tc>
          <w:tcPr>
            <w:tcW w:w="3167" w:type="dxa"/>
          </w:tcPr>
          <w:p w14:paraId="6E9A4A47" w14:textId="77777777" w:rsidR="00355E12" w:rsidRPr="00005248" w:rsidRDefault="00355E12" w:rsidP="000C1B21">
            <w:pPr>
              <w:jc w:val="left"/>
              <w:cnfStyle w:val="000000100000" w:firstRow="0" w:lastRow="0" w:firstColumn="0" w:lastColumn="0" w:oddVBand="0" w:evenVBand="0" w:oddHBand="1" w:evenHBand="0" w:firstRowFirstColumn="0" w:firstRowLastColumn="0" w:lastRowFirstColumn="0" w:lastRowLastColumn="0"/>
              <w:rPr>
                <w:sz w:val="18"/>
                <w:lang w:val="es-GT"/>
              </w:rPr>
            </w:pPr>
            <w:r w:rsidRPr="00386570">
              <w:rPr>
                <w:sz w:val="18"/>
                <w:lang w:val="es-GT"/>
              </w:rPr>
              <w:t>Centro Médico</w:t>
            </w:r>
          </w:p>
        </w:tc>
        <w:tc>
          <w:tcPr>
            <w:tcW w:w="3167" w:type="dxa"/>
          </w:tcPr>
          <w:p w14:paraId="30206EEB"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r>
              <w:rPr>
                <w:sz w:val="18"/>
                <w:szCs w:val="20"/>
                <w:lang w:val="es-GT"/>
              </w:rPr>
              <w:t>Universidad InterNaciones (UNI)</w:t>
            </w:r>
          </w:p>
        </w:tc>
      </w:tr>
      <w:tr w:rsidR="00355E12" w:rsidRPr="00005248" w14:paraId="0BC99E45"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69D77EA2" w14:textId="77777777" w:rsidR="00355E12" w:rsidRPr="00094CC6" w:rsidRDefault="00355E12" w:rsidP="000C1B21">
            <w:pPr>
              <w:pStyle w:val="bodyStyle1"/>
              <w:jc w:val="left"/>
              <w:rPr>
                <w:b w:val="0"/>
                <w:sz w:val="18"/>
                <w:szCs w:val="20"/>
                <w:lang w:val="es-GT"/>
              </w:rPr>
            </w:pPr>
            <w:r w:rsidRPr="00094CC6">
              <w:rPr>
                <w:b w:val="0"/>
                <w:sz w:val="18"/>
                <w:szCs w:val="20"/>
                <w:lang w:val="es-GT"/>
              </w:rPr>
              <w:t>Defensoría de la Mujer Indígena (DEMI)</w:t>
            </w:r>
          </w:p>
        </w:tc>
        <w:tc>
          <w:tcPr>
            <w:tcW w:w="3167" w:type="dxa"/>
          </w:tcPr>
          <w:p w14:paraId="0B21FD06" w14:textId="77777777" w:rsidR="00355E12" w:rsidRPr="00005248" w:rsidRDefault="00355E12" w:rsidP="000C1B21">
            <w:pPr>
              <w:jc w:val="left"/>
              <w:cnfStyle w:val="000000010000" w:firstRow="0" w:lastRow="0" w:firstColumn="0" w:lastColumn="0" w:oddVBand="0" w:evenVBand="0" w:oddHBand="0" w:evenHBand="1" w:firstRowFirstColumn="0" w:firstRowLastColumn="0" w:lastRowFirstColumn="0" w:lastRowLastColumn="0"/>
              <w:rPr>
                <w:sz w:val="18"/>
                <w:lang w:val="es-GT"/>
              </w:rPr>
            </w:pPr>
            <w:r w:rsidRPr="00386570">
              <w:rPr>
                <w:sz w:val="18"/>
                <w:lang w:val="es-GT"/>
              </w:rPr>
              <w:t>Centro Médico Militar</w:t>
            </w:r>
          </w:p>
        </w:tc>
        <w:tc>
          <w:tcPr>
            <w:tcW w:w="3167" w:type="dxa"/>
          </w:tcPr>
          <w:p w14:paraId="31F47F6F"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16120D" w14:paraId="79AF0D8E"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50C9617B" w14:textId="77777777" w:rsidR="00355E12" w:rsidRPr="00094CC6" w:rsidRDefault="00355E12" w:rsidP="000C1B21">
            <w:pPr>
              <w:pStyle w:val="bodyStyle1"/>
              <w:jc w:val="left"/>
              <w:rPr>
                <w:b w:val="0"/>
                <w:sz w:val="18"/>
                <w:szCs w:val="20"/>
                <w:lang w:val="es-GT"/>
              </w:rPr>
            </w:pPr>
            <w:r w:rsidRPr="00094CC6">
              <w:rPr>
                <w:b w:val="0"/>
                <w:sz w:val="18"/>
                <w:szCs w:val="20"/>
                <w:lang w:val="es-GT"/>
              </w:rPr>
              <w:t>Ministerio de Desarrollo Social (Mides)</w:t>
            </w:r>
          </w:p>
        </w:tc>
        <w:tc>
          <w:tcPr>
            <w:tcW w:w="3167" w:type="dxa"/>
          </w:tcPr>
          <w:p w14:paraId="58AD9029" w14:textId="35AA2B33" w:rsidR="00355E12" w:rsidRPr="00005248" w:rsidRDefault="00355E12" w:rsidP="00A975D2">
            <w:pPr>
              <w:jc w:val="left"/>
              <w:cnfStyle w:val="000000100000" w:firstRow="0" w:lastRow="0" w:firstColumn="0" w:lastColumn="0" w:oddVBand="0" w:evenVBand="0" w:oddHBand="1" w:evenHBand="0" w:firstRowFirstColumn="0" w:firstRowLastColumn="0" w:lastRowFirstColumn="0" w:lastRowLastColumn="0"/>
              <w:rPr>
                <w:sz w:val="18"/>
                <w:lang w:val="es-GT"/>
              </w:rPr>
            </w:pPr>
            <w:r w:rsidRPr="00386570">
              <w:rPr>
                <w:sz w:val="18"/>
                <w:lang w:val="es-GT"/>
              </w:rPr>
              <w:t xml:space="preserve">Fondo de las Naciones Unidas para la Infancia </w:t>
            </w:r>
            <w:r w:rsidR="00A975D2">
              <w:rPr>
                <w:sz w:val="18"/>
                <w:lang w:val="es-GT"/>
              </w:rPr>
              <w:t>(Unicef)</w:t>
            </w:r>
          </w:p>
        </w:tc>
        <w:tc>
          <w:tcPr>
            <w:tcW w:w="3167" w:type="dxa"/>
          </w:tcPr>
          <w:p w14:paraId="158064FD"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r w:rsidR="00355E12" w:rsidRPr="0016120D" w14:paraId="0EAB06E3"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4BA80403" w14:textId="77777777" w:rsidR="00355E12" w:rsidRPr="00094CC6" w:rsidRDefault="00355E12" w:rsidP="000C1B21">
            <w:pPr>
              <w:pStyle w:val="bodyStyle1"/>
              <w:jc w:val="left"/>
              <w:rPr>
                <w:b w:val="0"/>
                <w:sz w:val="18"/>
                <w:szCs w:val="20"/>
                <w:lang w:val="es-GT"/>
              </w:rPr>
            </w:pPr>
            <w:r w:rsidRPr="00094CC6">
              <w:rPr>
                <w:b w:val="0"/>
                <w:sz w:val="18"/>
                <w:szCs w:val="20"/>
                <w:lang w:val="es-GT"/>
              </w:rPr>
              <w:t>Ministerio de Educación (Mineduc)</w:t>
            </w:r>
          </w:p>
        </w:tc>
        <w:tc>
          <w:tcPr>
            <w:tcW w:w="3167" w:type="dxa"/>
          </w:tcPr>
          <w:p w14:paraId="53E1D684" w14:textId="13E43AA3" w:rsidR="00355E12" w:rsidRPr="00005248" w:rsidRDefault="00355E12" w:rsidP="000C1B21">
            <w:pPr>
              <w:jc w:val="left"/>
              <w:cnfStyle w:val="000000010000" w:firstRow="0" w:lastRow="0" w:firstColumn="0" w:lastColumn="0" w:oddVBand="0" w:evenVBand="0" w:oddHBand="0" w:evenHBand="1" w:firstRowFirstColumn="0" w:firstRowLastColumn="0" w:lastRowFirstColumn="0" w:lastRowLastColumn="0"/>
              <w:rPr>
                <w:sz w:val="18"/>
                <w:lang w:val="es-GT"/>
              </w:rPr>
            </w:pPr>
            <w:r w:rsidRPr="00386570">
              <w:rPr>
                <w:sz w:val="18"/>
                <w:lang w:val="es-GT"/>
              </w:rPr>
              <w:t>Instituto Centroamericano de Estudios Fiscales (Icefi)</w:t>
            </w:r>
          </w:p>
        </w:tc>
        <w:tc>
          <w:tcPr>
            <w:tcW w:w="3167" w:type="dxa"/>
          </w:tcPr>
          <w:p w14:paraId="19EF5C0C"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16120D" w14:paraId="2D51A69E"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5233F3BA" w14:textId="77777777" w:rsidR="00355E12" w:rsidRPr="00094CC6" w:rsidRDefault="00355E12" w:rsidP="000C1B21">
            <w:pPr>
              <w:pStyle w:val="bodyStyle1"/>
              <w:jc w:val="left"/>
              <w:rPr>
                <w:b w:val="0"/>
                <w:sz w:val="18"/>
                <w:szCs w:val="20"/>
                <w:lang w:val="es-GT"/>
              </w:rPr>
            </w:pPr>
            <w:r w:rsidRPr="00094CC6">
              <w:rPr>
                <w:b w:val="0"/>
                <w:sz w:val="18"/>
                <w:szCs w:val="20"/>
                <w:lang w:val="es-GT"/>
              </w:rPr>
              <w:t>Ministerio de la Defensa Nacional (Mindef)</w:t>
            </w:r>
          </w:p>
        </w:tc>
        <w:tc>
          <w:tcPr>
            <w:tcW w:w="3167" w:type="dxa"/>
          </w:tcPr>
          <w:p w14:paraId="2E1A086E" w14:textId="0A487EA6"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r w:rsidRPr="00386570">
              <w:rPr>
                <w:sz w:val="18"/>
                <w:szCs w:val="20"/>
                <w:lang w:val="es-GT"/>
              </w:rPr>
              <w:t>Instituto Guatemal</w:t>
            </w:r>
            <w:r w:rsidR="00986EDE">
              <w:rPr>
                <w:sz w:val="18"/>
                <w:szCs w:val="20"/>
                <w:lang w:val="es-GT"/>
              </w:rPr>
              <w:t>teco de Seguridad Social (IGSS)</w:t>
            </w:r>
          </w:p>
        </w:tc>
        <w:tc>
          <w:tcPr>
            <w:tcW w:w="3167" w:type="dxa"/>
          </w:tcPr>
          <w:p w14:paraId="37C21FFB"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r w:rsidR="00355E12" w:rsidRPr="0016120D" w14:paraId="20EBB307"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3071CB59" w14:textId="77777777" w:rsidR="00355E12" w:rsidRPr="00094CC6" w:rsidRDefault="00355E12" w:rsidP="000C1B21">
            <w:pPr>
              <w:pStyle w:val="bodyStyle1"/>
              <w:tabs>
                <w:tab w:val="left" w:pos="1020"/>
              </w:tabs>
              <w:jc w:val="left"/>
              <w:rPr>
                <w:b w:val="0"/>
                <w:sz w:val="18"/>
                <w:szCs w:val="20"/>
                <w:lang w:val="es-GT"/>
              </w:rPr>
            </w:pPr>
            <w:r w:rsidRPr="00094CC6">
              <w:rPr>
                <w:b w:val="0"/>
                <w:sz w:val="18"/>
                <w:szCs w:val="20"/>
                <w:lang w:val="es-GT"/>
              </w:rPr>
              <w:t>Ministerio de Salud Pública y Asistencia Social (Mspas)</w:t>
            </w:r>
          </w:p>
        </w:tc>
        <w:tc>
          <w:tcPr>
            <w:tcW w:w="3167" w:type="dxa"/>
          </w:tcPr>
          <w:p w14:paraId="1892E7E8"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c>
          <w:tcPr>
            <w:tcW w:w="3167" w:type="dxa"/>
          </w:tcPr>
          <w:p w14:paraId="56D76933"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005248" w14:paraId="237F5490"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0D3FE3CB" w14:textId="77777777" w:rsidR="00355E12" w:rsidRPr="00094CC6" w:rsidRDefault="00355E12" w:rsidP="000C1B21">
            <w:pPr>
              <w:pStyle w:val="bodyStyle1"/>
              <w:jc w:val="left"/>
              <w:rPr>
                <w:b w:val="0"/>
                <w:sz w:val="18"/>
                <w:szCs w:val="20"/>
                <w:lang w:val="es-GT"/>
              </w:rPr>
            </w:pPr>
            <w:r w:rsidRPr="00094CC6">
              <w:rPr>
                <w:b w:val="0"/>
                <w:sz w:val="18"/>
                <w:szCs w:val="20"/>
                <w:lang w:val="es-GT"/>
              </w:rPr>
              <w:t>Ministerio de Trabajo (Mintrab)</w:t>
            </w:r>
          </w:p>
        </w:tc>
        <w:tc>
          <w:tcPr>
            <w:tcW w:w="3167" w:type="dxa"/>
          </w:tcPr>
          <w:p w14:paraId="6712AAD3"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c>
          <w:tcPr>
            <w:tcW w:w="3167" w:type="dxa"/>
          </w:tcPr>
          <w:p w14:paraId="523056D0"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r w:rsidR="00355E12" w:rsidRPr="00005248" w14:paraId="05996E4B"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66DBDA79" w14:textId="77777777" w:rsidR="00355E12" w:rsidRPr="00094CC6" w:rsidRDefault="00355E12" w:rsidP="000C1B21">
            <w:pPr>
              <w:pStyle w:val="bodyStyle1"/>
              <w:jc w:val="left"/>
              <w:rPr>
                <w:b w:val="0"/>
                <w:sz w:val="18"/>
                <w:szCs w:val="20"/>
                <w:lang w:val="es-GT"/>
              </w:rPr>
            </w:pPr>
            <w:r w:rsidRPr="00094CC6">
              <w:rPr>
                <w:b w:val="0"/>
                <w:sz w:val="18"/>
                <w:szCs w:val="20"/>
                <w:lang w:val="es-GT"/>
              </w:rPr>
              <w:t>Ministerio Público (MP)</w:t>
            </w:r>
          </w:p>
        </w:tc>
        <w:tc>
          <w:tcPr>
            <w:tcW w:w="3167" w:type="dxa"/>
          </w:tcPr>
          <w:p w14:paraId="1B593CB6"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c>
          <w:tcPr>
            <w:tcW w:w="3167" w:type="dxa"/>
          </w:tcPr>
          <w:p w14:paraId="497AC30C"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005248" w14:paraId="54DB9FE7"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6A28D8EF" w14:textId="77777777" w:rsidR="00355E12" w:rsidRPr="00094CC6" w:rsidRDefault="00355E12" w:rsidP="000C1B21">
            <w:pPr>
              <w:pStyle w:val="bodyStyle1"/>
              <w:jc w:val="left"/>
              <w:rPr>
                <w:b w:val="0"/>
                <w:sz w:val="18"/>
                <w:szCs w:val="20"/>
                <w:lang w:val="es-GT"/>
              </w:rPr>
            </w:pPr>
            <w:r w:rsidRPr="00094CC6">
              <w:rPr>
                <w:b w:val="0"/>
                <w:sz w:val="18"/>
                <w:szCs w:val="20"/>
                <w:lang w:val="es-GT"/>
              </w:rPr>
              <w:t>Organismo Judicial (OJ)</w:t>
            </w:r>
          </w:p>
        </w:tc>
        <w:tc>
          <w:tcPr>
            <w:tcW w:w="3167" w:type="dxa"/>
          </w:tcPr>
          <w:p w14:paraId="3C1730AD"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c>
          <w:tcPr>
            <w:tcW w:w="3167" w:type="dxa"/>
          </w:tcPr>
          <w:p w14:paraId="60B32D3E"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r w:rsidR="00355E12" w:rsidRPr="00005248" w14:paraId="38B9E7CE"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08924ED7" w14:textId="77777777" w:rsidR="00355E12" w:rsidRPr="00094CC6" w:rsidRDefault="00355E12" w:rsidP="000C1B21">
            <w:pPr>
              <w:pStyle w:val="bodyStyle1"/>
              <w:jc w:val="left"/>
              <w:rPr>
                <w:b w:val="0"/>
                <w:sz w:val="18"/>
                <w:szCs w:val="20"/>
                <w:lang w:val="es-GT"/>
              </w:rPr>
            </w:pPr>
            <w:r w:rsidRPr="00094CC6">
              <w:rPr>
                <w:b w:val="0"/>
                <w:sz w:val="18"/>
                <w:szCs w:val="20"/>
                <w:lang w:val="es-GT"/>
              </w:rPr>
              <w:t>Policía Nacional Civil (PNC)</w:t>
            </w:r>
          </w:p>
        </w:tc>
        <w:tc>
          <w:tcPr>
            <w:tcW w:w="3167" w:type="dxa"/>
          </w:tcPr>
          <w:p w14:paraId="6FE7537D"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c>
          <w:tcPr>
            <w:tcW w:w="3167" w:type="dxa"/>
          </w:tcPr>
          <w:p w14:paraId="187AC3E5"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16120D" w14:paraId="3C1ABC15"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4EFEABD7" w14:textId="77777777" w:rsidR="00355E12" w:rsidRPr="00094CC6" w:rsidRDefault="00355E12" w:rsidP="000C1B21">
            <w:pPr>
              <w:pStyle w:val="bodyStyle1"/>
              <w:jc w:val="left"/>
              <w:rPr>
                <w:b w:val="0"/>
                <w:sz w:val="18"/>
                <w:szCs w:val="20"/>
                <w:lang w:val="es-GT"/>
              </w:rPr>
            </w:pPr>
            <w:r w:rsidRPr="00094CC6">
              <w:rPr>
                <w:b w:val="0"/>
                <w:sz w:val="18"/>
                <w:szCs w:val="20"/>
                <w:lang w:val="es-GT"/>
              </w:rPr>
              <w:t>Procuraduría de los Derechos Humanos (PDH)</w:t>
            </w:r>
          </w:p>
        </w:tc>
        <w:tc>
          <w:tcPr>
            <w:tcW w:w="3167" w:type="dxa"/>
          </w:tcPr>
          <w:p w14:paraId="1B13476D"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c>
          <w:tcPr>
            <w:tcW w:w="3167" w:type="dxa"/>
          </w:tcPr>
          <w:p w14:paraId="4DA7DECA"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r w:rsidR="00355E12" w:rsidRPr="0016120D" w14:paraId="6A829E5D" w14:textId="77777777" w:rsidTr="000C1B2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68AE3D28" w14:textId="77777777" w:rsidR="00355E12" w:rsidRPr="00094CC6" w:rsidRDefault="00355E12" w:rsidP="000C1B21">
            <w:pPr>
              <w:pStyle w:val="bodyStyle1"/>
              <w:jc w:val="left"/>
              <w:rPr>
                <w:b w:val="0"/>
                <w:sz w:val="18"/>
                <w:szCs w:val="20"/>
                <w:lang w:val="es-GT"/>
              </w:rPr>
            </w:pPr>
            <w:r w:rsidRPr="00094CC6">
              <w:rPr>
                <w:b w:val="0"/>
                <w:sz w:val="18"/>
                <w:szCs w:val="20"/>
                <w:lang w:val="es-GT"/>
              </w:rPr>
              <w:t>Secretaría de Planificación y Programación de la Presidencia (Segeplan)</w:t>
            </w:r>
          </w:p>
        </w:tc>
        <w:tc>
          <w:tcPr>
            <w:tcW w:w="3167" w:type="dxa"/>
          </w:tcPr>
          <w:p w14:paraId="7F6D04F7"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c>
          <w:tcPr>
            <w:tcW w:w="3167" w:type="dxa"/>
          </w:tcPr>
          <w:p w14:paraId="146464FB" w14:textId="77777777" w:rsidR="00355E12" w:rsidRPr="00005248" w:rsidRDefault="00355E12" w:rsidP="000C1B21">
            <w:pPr>
              <w:pStyle w:val="bodyStyle1"/>
              <w:jc w:val="left"/>
              <w:cnfStyle w:val="000000010000" w:firstRow="0" w:lastRow="0" w:firstColumn="0" w:lastColumn="0" w:oddVBand="0" w:evenVBand="0" w:oddHBand="0" w:evenHBand="1" w:firstRowFirstColumn="0" w:firstRowLastColumn="0" w:lastRowFirstColumn="0" w:lastRowLastColumn="0"/>
              <w:rPr>
                <w:sz w:val="18"/>
                <w:szCs w:val="20"/>
                <w:lang w:val="es-GT"/>
              </w:rPr>
            </w:pPr>
          </w:p>
        </w:tc>
      </w:tr>
      <w:tr w:rsidR="00355E12" w:rsidRPr="0016120D" w14:paraId="3A1610AD" w14:textId="77777777" w:rsidTr="000C1B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6" w:type="dxa"/>
          </w:tcPr>
          <w:p w14:paraId="300243EE" w14:textId="77777777" w:rsidR="00355E12" w:rsidRPr="00094CC6" w:rsidRDefault="00355E12" w:rsidP="000C1B21">
            <w:pPr>
              <w:pStyle w:val="bodyStyle1"/>
              <w:jc w:val="left"/>
              <w:rPr>
                <w:b w:val="0"/>
                <w:sz w:val="18"/>
                <w:szCs w:val="20"/>
                <w:lang w:val="es-GT"/>
              </w:rPr>
            </w:pPr>
            <w:r w:rsidRPr="00094CC6">
              <w:rPr>
                <w:b w:val="0"/>
                <w:sz w:val="18"/>
                <w:szCs w:val="20"/>
                <w:lang w:val="es-GT"/>
              </w:rPr>
              <w:t>Secretaría de Seguridad Alimentaria y Nutricional (Sesan)</w:t>
            </w:r>
          </w:p>
        </w:tc>
        <w:tc>
          <w:tcPr>
            <w:tcW w:w="3167" w:type="dxa"/>
          </w:tcPr>
          <w:p w14:paraId="61F4DBBF"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c>
          <w:tcPr>
            <w:tcW w:w="3167" w:type="dxa"/>
          </w:tcPr>
          <w:p w14:paraId="099F29DF" w14:textId="77777777" w:rsidR="00355E12" w:rsidRPr="00005248" w:rsidRDefault="00355E12" w:rsidP="000C1B21">
            <w:pPr>
              <w:pStyle w:val="bodyStyle1"/>
              <w:jc w:val="left"/>
              <w:cnfStyle w:val="000000100000" w:firstRow="0" w:lastRow="0" w:firstColumn="0" w:lastColumn="0" w:oddVBand="0" w:evenVBand="0" w:oddHBand="1" w:evenHBand="0" w:firstRowFirstColumn="0" w:firstRowLastColumn="0" w:lastRowFirstColumn="0" w:lastRowLastColumn="0"/>
              <w:rPr>
                <w:sz w:val="18"/>
                <w:szCs w:val="20"/>
                <w:lang w:val="es-GT"/>
              </w:rPr>
            </w:pPr>
          </w:p>
        </w:tc>
      </w:tr>
    </w:tbl>
    <w:p w14:paraId="7B8A8D51" w14:textId="44454DC3" w:rsidR="00355E12" w:rsidRPr="00005248" w:rsidRDefault="00355E12" w:rsidP="00355E12">
      <w:pPr>
        <w:widowControl w:val="0"/>
        <w:autoSpaceDE w:val="0"/>
        <w:autoSpaceDN w:val="0"/>
        <w:adjustRightInd w:val="0"/>
        <w:jc w:val="right"/>
        <w:rPr>
          <w:rFonts w:eastAsia="Times New Roman" w:cs="Gill Sans"/>
          <w:bCs/>
          <w:sz w:val="20"/>
          <w:szCs w:val="22"/>
          <w:lang w:val="es-GT"/>
        </w:rPr>
      </w:pPr>
      <w:r w:rsidRPr="00D51940">
        <w:rPr>
          <w:rFonts w:eastAsia="Times New Roman" w:cs="Gill Sans"/>
          <w:b/>
          <w:bCs/>
          <w:sz w:val="20"/>
          <w:szCs w:val="22"/>
          <w:lang w:val="es-GT"/>
        </w:rPr>
        <w:t>Fuente:</w:t>
      </w:r>
      <w:r w:rsidRPr="00005248">
        <w:rPr>
          <w:rFonts w:eastAsia="Times New Roman" w:cs="Gill Sans"/>
          <w:bCs/>
          <w:sz w:val="20"/>
          <w:szCs w:val="22"/>
          <w:lang w:val="es-GT"/>
        </w:rPr>
        <w:t xml:space="preserve"> </w:t>
      </w:r>
      <w:r>
        <w:rPr>
          <w:rFonts w:eastAsia="Times New Roman" w:cs="Gill Sans"/>
          <w:bCs/>
          <w:sz w:val="20"/>
          <w:szCs w:val="22"/>
          <w:lang w:val="es-GT"/>
        </w:rPr>
        <w:t>Iarna</w:t>
      </w:r>
      <w:r w:rsidR="005C0B3C">
        <w:rPr>
          <w:rFonts w:eastAsia="Times New Roman" w:cs="Gill Sans"/>
          <w:bCs/>
          <w:sz w:val="20"/>
          <w:szCs w:val="22"/>
          <w:lang w:val="es-GT"/>
        </w:rPr>
        <w:t xml:space="preserve"> (</w:t>
      </w:r>
      <w:r w:rsidRPr="00005248">
        <w:rPr>
          <w:rFonts w:eastAsia="Times New Roman" w:cs="Gill Sans"/>
          <w:bCs/>
          <w:sz w:val="20"/>
          <w:szCs w:val="22"/>
          <w:lang w:val="es-GT"/>
        </w:rPr>
        <w:t>2015</w:t>
      </w:r>
      <w:r w:rsidR="005C0B3C">
        <w:rPr>
          <w:rFonts w:eastAsia="Times New Roman" w:cs="Gill Sans"/>
          <w:bCs/>
          <w:sz w:val="20"/>
          <w:szCs w:val="22"/>
          <w:lang w:val="es-GT"/>
        </w:rPr>
        <w:t>)</w:t>
      </w:r>
      <w:r w:rsidRPr="00005248">
        <w:rPr>
          <w:rFonts w:eastAsia="Times New Roman" w:cs="Gill Sans"/>
          <w:bCs/>
          <w:sz w:val="20"/>
          <w:szCs w:val="22"/>
          <w:lang w:val="es-GT"/>
        </w:rPr>
        <w:t>.</w:t>
      </w:r>
    </w:p>
    <w:p w14:paraId="25F7B849" w14:textId="77777777" w:rsidR="0027433F" w:rsidRDefault="0027433F" w:rsidP="0027433F">
      <w:pPr>
        <w:spacing w:line="360" w:lineRule="auto"/>
        <w:rPr>
          <w:lang w:val="es-GT"/>
        </w:rPr>
      </w:pPr>
    </w:p>
    <w:p w14:paraId="60183B79" w14:textId="77777777" w:rsidR="00986EDE" w:rsidRDefault="0027433F" w:rsidP="005C0B3C">
      <w:pPr>
        <w:pStyle w:val="bodyStyle1"/>
        <w:jc w:val="left"/>
        <w:rPr>
          <w:rFonts w:eastAsia="Calibri" w:cs="Arial"/>
          <w:bCs w:val="0"/>
          <w:sz w:val="24"/>
          <w:szCs w:val="24"/>
          <w:lang w:val="es-GT"/>
        </w:rPr>
      </w:pPr>
      <w:r w:rsidRPr="005C0B3C">
        <w:rPr>
          <w:rFonts w:eastAsia="Calibri" w:cs="Arial"/>
          <w:bCs w:val="0"/>
          <w:sz w:val="24"/>
          <w:szCs w:val="24"/>
          <w:lang w:val="es-GT"/>
        </w:rPr>
        <w:t xml:space="preserve">La inauguración del Seminario estuvo a cargo de Orlando Monzón, gerente en funciones del INE, y de Sigfrido Lee Leiva, presidente de la Junta Directiva del INE; la introducción estuvo a cargo de Carlos Enrique Mancia, subgerente técnico en funciones del INE. Asimismo, se contó con la participación de Pedro Pineda, coordinador de investigación del Iarna. </w:t>
      </w:r>
    </w:p>
    <w:p w14:paraId="6E3D77FF" w14:textId="77777777" w:rsidR="00986EDE" w:rsidRDefault="00986EDE" w:rsidP="005C0B3C">
      <w:pPr>
        <w:pStyle w:val="bodyStyle1"/>
        <w:jc w:val="left"/>
        <w:rPr>
          <w:rFonts w:eastAsia="Calibri" w:cs="Arial"/>
          <w:bCs w:val="0"/>
          <w:sz w:val="24"/>
          <w:szCs w:val="24"/>
          <w:lang w:val="es-GT"/>
        </w:rPr>
      </w:pPr>
    </w:p>
    <w:p w14:paraId="13FF48E6" w14:textId="348F217F" w:rsidR="001323EA" w:rsidRPr="005C0B3C" w:rsidRDefault="008B0AAA" w:rsidP="005C0B3C">
      <w:pPr>
        <w:pStyle w:val="bodyStyle1"/>
        <w:jc w:val="left"/>
        <w:rPr>
          <w:rFonts w:eastAsia="Calibri" w:cs="Arial"/>
          <w:bCs w:val="0"/>
          <w:sz w:val="24"/>
          <w:szCs w:val="24"/>
          <w:lang w:val="es-GT"/>
        </w:rPr>
      </w:pPr>
      <w:r w:rsidRPr="005C0B3C">
        <w:rPr>
          <w:rFonts w:eastAsia="Calibri" w:cs="Arial"/>
          <w:bCs w:val="0"/>
          <w:sz w:val="24"/>
          <w:szCs w:val="24"/>
          <w:lang w:val="es-GT"/>
        </w:rPr>
        <w:t>Durante el Seminario se abordaron temas sobre la hoja de balance de alimentos, la nueva ca</w:t>
      </w:r>
      <w:r w:rsidR="00986EDE">
        <w:rPr>
          <w:rFonts w:eastAsia="Calibri" w:cs="Arial"/>
          <w:bCs w:val="0"/>
          <w:sz w:val="24"/>
          <w:szCs w:val="24"/>
          <w:lang w:val="es-GT"/>
        </w:rPr>
        <w:t>nasta de alimentos</w:t>
      </w:r>
      <w:r w:rsidRPr="005C0B3C">
        <w:rPr>
          <w:rFonts w:eastAsia="Calibri" w:cs="Arial"/>
          <w:bCs w:val="0"/>
          <w:sz w:val="24"/>
          <w:szCs w:val="24"/>
          <w:lang w:val="es-GT"/>
        </w:rPr>
        <w:t>, el INE y la segur</w:t>
      </w:r>
      <w:r w:rsidR="00986EDE">
        <w:rPr>
          <w:rFonts w:eastAsia="Calibri" w:cs="Arial"/>
          <w:bCs w:val="0"/>
          <w:sz w:val="24"/>
          <w:szCs w:val="24"/>
          <w:lang w:val="es-GT"/>
        </w:rPr>
        <w:t>idad alimentaria y nutricional</w:t>
      </w:r>
      <w:r w:rsidRPr="005C0B3C">
        <w:rPr>
          <w:rFonts w:eastAsia="Calibri" w:cs="Arial"/>
          <w:bCs w:val="0"/>
          <w:sz w:val="24"/>
          <w:szCs w:val="24"/>
          <w:lang w:val="es-GT"/>
        </w:rPr>
        <w:t>, y el análisis sis</w:t>
      </w:r>
      <w:r w:rsidR="00986EDE">
        <w:rPr>
          <w:rFonts w:eastAsia="Calibri" w:cs="Arial"/>
          <w:bCs w:val="0"/>
          <w:sz w:val="24"/>
          <w:szCs w:val="24"/>
          <w:lang w:val="es-GT"/>
        </w:rPr>
        <w:t>témico y territorial de la SAN.</w:t>
      </w:r>
    </w:p>
    <w:p w14:paraId="7A915975" w14:textId="77777777" w:rsidR="005F5E67" w:rsidRPr="005C0B3C" w:rsidRDefault="005F5E67" w:rsidP="005C0B3C">
      <w:pPr>
        <w:pStyle w:val="bodyStyle1"/>
        <w:jc w:val="left"/>
        <w:rPr>
          <w:rFonts w:eastAsia="Calibri" w:cs="Arial"/>
          <w:bCs w:val="0"/>
          <w:sz w:val="24"/>
          <w:szCs w:val="24"/>
          <w:lang w:val="es-GT"/>
        </w:rPr>
      </w:pPr>
    </w:p>
    <w:p w14:paraId="4EAF9970" w14:textId="77777777" w:rsidR="00986EDE" w:rsidRDefault="00582F92" w:rsidP="005C0B3C">
      <w:pPr>
        <w:pStyle w:val="bodyStyle1"/>
        <w:jc w:val="left"/>
        <w:rPr>
          <w:rFonts w:eastAsia="Calibri" w:cs="Arial"/>
          <w:bCs w:val="0"/>
          <w:sz w:val="24"/>
          <w:szCs w:val="24"/>
          <w:lang w:val="es-GT"/>
        </w:rPr>
      </w:pPr>
      <w:r w:rsidRPr="005C0B3C">
        <w:rPr>
          <w:rFonts w:eastAsia="Calibri" w:cs="Arial"/>
          <w:bCs w:val="0"/>
          <w:sz w:val="24"/>
          <w:szCs w:val="24"/>
          <w:lang w:val="es-GT"/>
        </w:rPr>
        <w:t xml:space="preserve">Durante la presentación de la </w:t>
      </w:r>
      <w:r w:rsidR="001323EA" w:rsidRPr="005C0B3C">
        <w:rPr>
          <w:rFonts w:eastAsia="Calibri" w:cs="Arial"/>
          <w:bCs w:val="0"/>
          <w:sz w:val="24"/>
          <w:szCs w:val="24"/>
          <w:lang w:val="es-GT"/>
        </w:rPr>
        <w:t xml:space="preserve">Hoja de Balance de Alimentos (HBA) </w:t>
      </w:r>
      <w:r w:rsidR="00986EDE">
        <w:rPr>
          <w:rFonts w:eastAsia="Calibri" w:cs="Arial"/>
          <w:bCs w:val="0"/>
          <w:sz w:val="24"/>
          <w:szCs w:val="24"/>
          <w:lang w:val="es-GT"/>
        </w:rPr>
        <w:t xml:space="preserve">del </w:t>
      </w:r>
      <w:r w:rsidR="001323EA" w:rsidRPr="005C0B3C">
        <w:rPr>
          <w:rFonts w:eastAsia="Calibri" w:cs="Arial"/>
          <w:bCs w:val="0"/>
          <w:sz w:val="24"/>
          <w:szCs w:val="24"/>
          <w:lang w:val="es-GT"/>
        </w:rPr>
        <w:t xml:space="preserve">año 2014 se compartieron </w:t>
      </w:r>
      <w:r w:rsidRPr="005C0B3C">
        <w:rPr>
          <w:rFonts w:eastAsia="Calibri" w:cs="Arial"/>
          <w:bCs w:val="0"/>
          <w:sz w:val="24"/>
          <w:szCs w:val="24"/>
          <w:lang w:val="es-GT"/>
        </w:rPr>
        <w:t xml:space="preserve">los </w:t>
      </w:r>
      <w:r w:rsidR="001323EA" w:rsidRPr="005C0B3C">
        <w:rPr>
          <w:rFonts w:eastAsia="Calibri" w:cs="Arial"/>
          <w:bCs w:val="0"/>
          <w:sz w:val="24"/>
          <w:szCs w:val="24"/>
          <w:lang w:val="es-GT"/>
        </w:rPr>
        <w:t>resultados sobre</w:t>
      </w:r>
      <w:r w:rsidRPr="005C0B3C">
        <w:rPr>
          <w:rFonts w:eastAsia="Calibri" w:cs="Arial"/>
          <w:bCs w:val="0"/>
          <w:sz w:val="24"/>
          <w:szCs w:val="24"/>
          <w:lang w:val="es-GT"/>
        </w:rPr>
        <w:t xml:space="preserve"> la disponibilidad de alimentos</w:t>
      </w:r>
      <w:r w:rsidR="001323EA" w:rsidRPr="005C0B3C">
        <w:rPr>
          <w:rFonts w:eastAsia="Calibri" w:cs="Arial"/>
          <w:bCs w:val="0"/>
          <w:sz w:val="24"/>
          <w:szCs w:val="24"/>
          <w:lang w:val="es-GT"/>
        </w:rPr>
        <w:t xml:space="preserve"> per cápita </w:t>
      </w:r>
      <w:r w:rsidRPr="005C0B3C">
        <w:rPr>
          <w:rFonts w:eastAsia="Calibri" w:cs="Arial"/>
          <w:bCs w:val="0"/>
          <w:sz w:val="24"/>
          <w:szCs w:val="24"/>
          <w:lang w:val="es-GT"/>
        </w:rPr>
        <w:t xml:space="preserve">en Guatemala. </w:t>
      </w:r>
    </w:p>
    <w:p w14:paraId="518DDEC6" w14:textId="419E43BD" w:rsidR="001323EA" w:rsidRPr="005C0B3C" w:rsidRDefault="00582F92" w:rsidP="005C0B3C">
      <w:pPr>
        <w:pStyle w:val="bodyStyle1"/>
        <w:jc w:val="left"/>
        <w:rPr>
          <w:rFonts w:eastAsia="Calibri" w:cs="Arial"/>
          <w:bCs w:val="0"/>
          <w:sz w:val="24"/>
          <w:szCs w:val="24"/>
          <w:lang w:val="es-GT"/>
        </w:rPr>
      </w:pPr>
      <w:r w:rsidRPr="005C0B3C">
        <w:rPr>
          <w:rFonts w:eastAsia="Calibri" w:cs="Arial"/>
          <w:bCs w:val="0"/>
          <w:sz w:val="24"/>
          <w:szCs w:val="24"/>
          <w:lang w:val="es-GT"/>
        </w:rPr>
        <w:lastRenderedPageBreak/>
        <w:t>La presentación de la nueva Canasta Básica Alimentaria (CBA) hizo especial énfasis en la importancia de este instrumento básico de estructuración de la Encuesta Nacional de Condiciones de Vida 2014 (Encovi 2014). La CBA permite el cálculo del costo de adquisición de la canasta básica alimentaria por mes  en el territorio nacional, y es usada como referente en las negociaciones del salario mínimo en la Comisión Nacional del Salario, en donde intervienen los  sectores  empleador, laboral y gubernamental.</w:t>
      </w:r>
    </w:p>
    <w:p w14:paraId="23013731" w14:textId="77777777" w:rsidR="00E05175" w:rsidRPr="005C0B3C" w:rsidRDefault="00E05175" w:rsidP="005C0B3C">
      <w:pPr>
        <w:pStyle w:val="bodyStyle1"/>
        <w:jc w:val="left"/>
        <w:rPr>
          <w:rFonts w:eastAsia="Calibri" w:cs="Arial"/>
          <w:bCs w:val="0"/>
          <w:sz w:val="24"/>
          <w:szCs w:val="24"/>
          <w:lang w:val="es-GT"/>
        </w:rPr>
      </w:pPr>
    </w:p>
    <w:p w14:paraId="4AA83775" w14:textId="77777777" w:rsidR="001323EA" w:rsidRPr="005C0B3C" w:rsidRDefault="001323EA" w:rsidP="005C0B3C">
      <w:pPr>
        <w:pStyle w:val="bodyStyle1"/>
        <w:jc w:val="left"/>
        <w:rPr>
          <w:rFonts w:eastAsia="Calibri" w:cs="Arial"/>
          <w:bCs w:val="0"/>
          <w:sz w:val="24"/>
          <w:szCs w:val="24"/>
          <w:lang w:val="es-GT"/>
        </w:rPr>
      </w:pPr>
      <w:r w:rsidRPr="005C0B3C">
        <w:rPr>
          <w:rFonts w:eastAsia="Calibri" w:cs="Arial"/>
          <w:bCs w:val="0"/>
          <w:sz w:val="24"/>
          <w:szCs w:val="24"/>
          <w:lang w:val="es-GT"/>
        </w:rPr>
        <w:t>El tercer tema trató la relación de Instituto Nacional de Estadística (INE) con la seguridad alimentaria, y en particular sobre el papel de la Oficina Coordinadora Sectorial de Seguridad Alimentaria (Ocsesan), donde el rector en el tema es la Secretaría de Seguridad Alimentaria (Sesan), y por la parte técnico–estadística es el INE.</w:t>
      </w:r>
    </w:p>
    <w:p w14:paraId="32646211" w14:textId="77777777" w:rsidR="001323EA" w:rsidRPr="005C0B3C" w:rsidRDefault="001323EA" w:rsidP="005C0B3C">
      <w:pPr>
        <w:pStyle w:val="bodyStyle1"/>
        <w:jc w:val="left"/>
        <w:rPr>
          <w:rFonts w:eastAsia="Calibri" w:cs="Arial"/>
          <w:bCs w:val="0"/>
          <w:sz w:val="24"/>
          <w:szCs w:val="24"/>
          <w:lang w:val="es-GT"/>
        </w:rPr>
      </w:pPr>
    </w:p>
    <w:p w14:paraId="03DFAF9F" w14:textId="6FA01622" w:rsidR="005F1014" w:rsidRPr="005C0B3C" w:rsidRDefault="001323EA" w:rsidP="005C0B3C">
      <w:pPr>
        <w:pStyle w:val="bodyStyle1"/>
        <w:jc w:val="left"/>
        <w:rPr>
          <w:rFonts w:eastAsia="Calibri" w:cs="Arial"/>
          <w:bCs w:val="0"/>
          <w:sz w:val="24"/>
          <w:szCs w:val="24"/>
          <w:lang w:val="es-GT"/>
        </w:rPr>
      </w:pPr>
      <w:r w:rsidRPr="005C0B3C">
        <w:rPr>
          <w:rFonts w:eastAsia="Calibri" w:cs="Arial"/>
          <w:bCs w:val="0"/>
          <w:sz w:val="24"/>
          <w:szCs w:val="24"/>
          <w:lang w:val="es-GT"/>
        </w:rPr>
        <w:t>El cuarto tema, sobre el análisis sist</w:t>
      </w:r>
      <w:r w:rsidR="005F1014" w:rsidRPr="005C0B3C">
        <w:rPr>
          <w:rFonts w:eastAsia="Calibri" w:cs="Arial"/>
          <w:bCs w:val="0"/>
          <w:sz w:val="24"/>
          <w:szCs w:val="24"/>
          <w:lang w:val="es-GT"/>
        </w:rPr>
        <w:t>emático y territorial de la SAN</w:t>
      </w:r>
      <w:r w:rsidRPr="005C0B3C">
        <w:rPr>
          <w:rFonts w:eastAsia="Calibri" w:cs="Arial"/>
          <w:bCs w:val="0"/>
          <w:sz w:val="24"/>
          <w:szCs w:val="24"/>
          <w:lang w:val="es-GT"/>
        </w:rPr>
        <w:t xml:space="preserve"> fue expuesto por un </w:t>
      </w:r>
      <w:r w:rsidR="005F1014" w:rsidRPr="005C0B3C">
        <w:rPr>
          <w:rFonts w:eastAsia="Calibri" w:cs="Arial"/>
          <w:bCs w:val="0"/>
          <w:sz w:val="24"/>
          <w:szCs w:val="24"/>
          <w:lang w:val="es-GT"/>
        </w:rPr>
        <w:t>investigador del I</w:t>
      </w:r>
      <w:r w:rsidR="00986EDE">
        <w:rPr>
          <w:rFonts w:eastAsia="Calibri" w:cs="Arial"/>
          <w:bCs w:val="0"/>
          <w:sz w:val="24"/>
          <w:szCs w:val="24"/>
          <w:lang w:val="es-GT"/>
        </w:rPr>
        <w:t>arna</w:t>
      </w:r>
      <w:r w:rsidR="005F1014" w:rsidRPr="005C0B3C">
        <w:rPr>
          <w:rFonts w:eastAsia="Calibri" w:cs="Arial"/>
          <w:bCs w:val="0"/>
          <w:sz w:val="24"/>
          <w:szCs w:val="24"/>
          <w:lang w:val="es-GT"/>
        </w:rPr>
        <w:t>.</w:t>
      </w:r>
      <w:r w:rsidR="006B3A68" w:rsidRPr="005C0B3C">
        <w:rPr>
          <w:rFonts w:eastAsia="Calibri" w:cs="Arial"/>
          <w:bCs w:val="0"/>
          <w:sz w:val="24"/>
          <w:szCs w:val="24"/>
          <w:lang w:val="es-GT"/>
        </w:rPr>
        <w:t xml:space="preserve"> Durante la presentación fue expuesto el modelo sistémico de la dinámica de la inseguridad alimentaria en Guatemala, la caracterización de los hogares de productores agropecuarios de pequeña escala, y la identificación de intervenciones efectivas para el combate de la desnutrición crónica infantil, dirigidas hacia los hogares de productores agropecuarios de pequeña escala.</w:t>
      </w:r>
    </w:p>
    <w:p w14:paraId="2069C82A" w14:textId="77777777" w:rsidR="005F1014" w:rsidRPr="005C0B3C" w:rsidRDefault="005F1014" w:rsidP="005C0B3C">
      <w:pPr>
        <w:pStyle w:val="bodyStyle1"/>
        <w:jc w:val="left"/>
        <w:rPr>
          <w:rFonts w:eastAsia="Calibri" w:cs="Arial"/>
          <w:bCs w:val="0"/>
          <w:sz w:val="24"/>
          <w:szCs w:val="24"/>
          <w:lang w:val="es-GT"/>
        </w:rPr>
      </w:pPr>
    </w:p>
    <w:p w14:paraId="59EF17C4" w14:textId="6B8D46A0" w:rsidR="006B3A68" w:rsidRPr="005C0B3C" w:rsidRDefault="006B3A68" w:rsidP="005C0B3C">
      <w:pPr>
        <w:pStyle w:val="bodyStyle1"/>
        <w:jc w:val="left"/>
        <w:rPr>
          <w:rFonts w:eastAsia="Calibri" w:cs="Arial"/>
          <w:bCs w:val="0"/>
          <w:sz w:val="24"/>
          <w:szCs w:val="24"/>
          <w:lang w:val="es-GT"/>
        </w:rPr>
      </w:pPr>
      <w:r w:rsidRPr="005C0B3C">
        <w:rPr>
          <w:rFonts w:eastAsia="Calibri" w:cs="Arial"/>
          <w:bCs w:val="0"/>
          <w:sz w:val="24"/>
          <w:szCs w:val="24"/>
          <w:lang w:val="es-GT"/>
        </w:rPr>
        <w:t>A continuación se presentan algunas fotografías de la inauguración del Seminario.</w:t>
      </w:r>
    </w:p>
    <w:p w14:paraId="7E962B16" w14:textId="77777777" w:rsidR="008B0AAA" w:rsidRPr="005C0B3C" w:rsidRDefault="008B0AAA" w:rsidP="005C0B3C">
      <w:pPr>
        <w:pStyle w:val="bodyStyle1"/>
        <w:jc w:val="left"/>
        <w:rPr>
          <w:rFonts w:eastAsia="Calibri" w:cs="Arial"/>
          <w:bCs w:val="0"/>
          <w:sz w:val="24"/>
          <w:szCs w:val="24"/>
          <w:lang w:val="es-GT"/>
        </w:rPr>
      </w:pPr>
    </w:p>
    <w:p w14:paraId="365F1731"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79098931"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7DE10732"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3CDE06AB"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2CB2B18D"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5E52497C"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15D9FD08"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66CCCD5B" w14:textId="77777777" w:rsidR="006B3A68" w:rsidRDefault="006B3A68" w:rsidP="008B0AAA">
      <w:pPr>
        <w:widowControl w:val="0"/>
        <w:autoSpaceDE w:val="0"/>
        <w:autoSpaceDN w:val="0"/>
        <w:adjustRightInd w:val="0"/>
        <w:spacing w:line="360" w:lineRule="auto"/>
        <w:rPr>
          <w:rFonts w:eastAsia="Times New Roman" w:cs="Gill Sans"/>
          <w:bCs/>
          <w:szCs w:val="22"/>
          <w:lang w:val="es-GT"/>
        </w:rPr>
      </w:pPr>
    </w:p>
    <w:p w14:paraId="072E2773" w14:textId="77777777" w:rsidR="00D66048" w:rsidRDefault="00D66048" w:rsidP="008B0AAA">
      <w:pPr>
        <w:widowControl w:val="0"/>
        <w:autoSpaceDE w:val="0"/>
        <w:autoSpaceDN w:val="0"/>
        <w:adjustRightInd w:val="0"/>
        <w:spacing w:line="360" w:lineRule="auto"/>
        <w:rPr>
          <w:rFonts w:eastAsia="Times New Roman" w:cs="Gill Sans"/>
          <w:bCs/>
          <w:szCs w:val="22"/>
          <w:lang w:val="es-GT"/>
        </w:rPr>
      </w:pPr>
    </w:p>
    <w:p w14:paraId="723E8225"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6313B396"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05DD5BEF"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181C9C85"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1CAD52BD"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404BEDE2"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3BF1CD0B" w14:textId="77777777" w:rsidR="005C0B3C" w:rsidRDefault="005C0B3C" w:rsidP="008B0AAA">
      <w:pPr>
        <w:widowControl w:val="0"/>
        <w:autoSpaceDE w:val="0"/>
        <w:autoSpaceDN w:val="0"/>
        <w:adjustRightInd w:val="0"/>
        <w:spacing w:line="360" w:lineRule="auto"/>
        <w:rPr>
          <w:rFonts w:eastAsia="Times New Roman" w:cs="Gill Sans"/>
          <w:bCs/>
          <w:szCs w:val="22"/>
          <w:lang w:val="es-GT"/>
        </w:rPr>
      </w:pPr>
    </w:p>
    <w:p w14:paraId="5A3D5882" w14:textId="749C3FE5" w:rsidR="008B0AAA" w:rsidRPr="0035199D" w:rsidRDefault="008B0AAA" w:rsidP="0035199D">
      <w:pPr>
        <w:pStyle w:val="Ttulo2"/>
        <w:numPr>
          <w:ilvl w:val="0"/>
          <w:numId w:val="3"/>
        </w:numPr>
        <w:spacing w:before="240" w:after="120"/>
        <w:ind w:left="0" w:firstLine="0"/>
        <w:rPr>
          <w:rFonts w:cs="Arial"/>
          <w:color w:val="auto"/>
          <w:sz w:val="24"/>
          <w:lang w:val="es-GT"/>
        </w:rPr>
      </w:pPr>
      <w:bookmarkStart w:id="52" w:name="_Toc318566424"/>
      <w:r w:rsidRPr="0035199D">
        <w:rPr>
          <w:rFonts w:cs="Arial"/>
          <w:color w:val="auto"/>
          <w:sz w:val="24"/>
          <w:lang w:val="es-GT"/>
        </w:rPr>
        <w:lastRenderedPageBreak/>
        <w:t>Fotografías del acto de inauguración del Seminario</w:t>
      </w:r>
      <w:bookmarkEnd w:id="52"/>
    </w:p>
    <w:p w14:paraId="31FAC8CA" w14:textId="77777777" w:rsidR="00DD665B" w:rsidRDefault="00DD665B" w:rsidP="00DD665B">
      <w:pPr>
        <w:widowControl w:val="0"/>
        <w:autoSpaceDE w:val="0"/>
        <w:autoSpaceDN w:val="0"/>
        <w:adjustRightInd w:val="0"/>
        <w:rPr>
          <w:rFonts w:eastAsia="Times New Roman" w:cs="Gill Sans"/>
          <w:bCs/>
          <w:szCs w:val="22"/>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572"/>
      </w:tblGrid>
      <w:tr w:rsidR="00DD665B" w14:paraId="4B78CB75" w14:textId="77777777" w:rsidTr="000C1B21">
        <w:tc>
          <w:tcPr>
            <w:tcW w:w="4904" w:type="dxa"/>
          </w:tcPr>
          <w:p w14:paraId="7CF5AEB8"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367D6E4D" wp14:editId="04FD4E20">
                  <wp:extent cx="2895600" cy="1917717"/>
                  <wp:effectExtent l="57150" t="19050" r="114300" b="82533"/>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Seminario Estadístico_Aldo Soto_19.nov (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6733" cy="192509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672" w:type="dxa"/>
          </w:tcPr>
          <w:p w14:paraId="783CB1AA"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04AAE66A" wp14:editId="2B561A3F">
                  <wp:extent cx="2914650" cy="1930333"/>
                  <wp:effectExtent l="57150" t="19050" r="114300" b="69917"/>
                  <wp:docPr id="9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Seminario Estadístico_Aldo Soto_19.nov (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6634" cy="1931647"/>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DD665B" w:rsidRPr="0016120D" w14:paraId="63E4849C" w14:textId="77777777" w:rsidTr="000C1B21">
        <w:tc>
          <w:tcPr>
            <w:tcW w:w="4904" w:type="dxa"/>
          </w:tcPr>
          <w:p w14:paraId="7422155A" w14:textId="77777777" w:rsidR="00DD665B" w:rsidRPr="003B5771" w:rsidRDefault="00DD665B" w:rsidP="000C1B21">
            <w:pPr>
              <w:pStyle w:val="Fotos"/>
              <w:tabs>
                <w:tab w:val="left" w:pos="1701"/>
              </w:tabs>
            </w:pPr>
            <w:bookmarkStart w:id="53" w:name="_Toc318566477"/>
            <w:r w:rsidRPr="003B5771">
              <w:t>III, Seminario Estadístico Nacional. Aldo Soto, Guatemala, noviembre 2015.</w:t>
            </w:r>
            <w:bookmarkEnd w:id="53"/>
          </w:p>
        </w:tc>
        <w:tc>
          <w:tcPr>
            <w:tcW w:w="4672" w:type="dxa"/>
          </w:tcPr>
          <w:p w14:paraId="5A9A1355" w14:textId="77777777" w:rsidR="00DD665B" w:rsidRPr="003B5771" w:rsidRDefault="00DD665B" w:rsidP="000C1B21">
            <w:pPr>
              <w:pStyle w:val="Fotos"/>
              <w:tabs>
                <w:tab w:val="left" w:pos="1701"/>
              </w:tabs>
            </w:pPr>
            <w:bookmarkStart w:id="54" w:name="_Toc318566478"/>
            <w:r w:rsidRPr="003B5771">
              <w:t>III, Seminario Estadístico Nacional. Aldo Soto, Guatemala, noviembre 2015.</w:t>
            </w:r>
            <w:bookmarkEnd w:id="54"/>
          </w:p>
        </w:tc>
      </w:tr>
      <w:tr w:rsidR="00DD665B" w14:paraId="39F042D9" w14:textId="77777777" w:rsidTr="000C1B21">
        <w:tc>
          <w:tcPr>
            <w:tcW w:w="4904" w:type="dxa"/>
          </w:tcPr>
          <w:p w14:paraId="50C0419E"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21399D09" wp14:editId="3A4A13F3">
                  <wp:extent cx="2895600" cy="1917716"/>
                  <wp:effectExtent l="57150" t="19050" r="114300" b="82534"/>
                  <wp:docPr id="9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Seminario Estadístico_Aldo Soto_19.nov (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96261" cy="1918153"/>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672" w:type="dxa"/>
          </w:tcPr>
          <w:p w14:paraId="7AA22848"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46EC152A" wp14:editId="69F4B576">
                  <wp:extent cx="2914650" cy="1930332"/>
                  <wp:effectExtent l="57150" t="19050" r="114300" b="69918"/>
                  <wp:docPr id="9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Seminario Estadístico_Aldo Soto_19.nov (1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8146" cy="193927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DD665B" w:rsidRPr="0016120D" w14:paraId="3F55DD6D" w14:textId="77777777" w:rsidTr="000C1B21">
        <w:tc>
          <w:tcPr>
            <w:tcW w:w="4904" w:type="dxa"/>
          </w:tcPr>
          <w:p w14:paraId="51415FDD" w14:textId="77777777" w:rsidR="00DD665B" w:rsidRPr="003B5771" w:rsidRDefault="00DD665B" w:rsidP="000C1B21">
            <w:pPr>
              <w:pStyle w:val="Fotos"/>
              <w:tabs>
                <w:tab w:val="left" w:pos="1701"/>
              </w:tabs>
            </w:pPr>
            <w:bookmarkStart w:id="55" w:name="_Toc318566479"/>
            <w:r w:rsidRPr="003B5771">
              <w:t>III, Seminario Estadístico Nacional. Aldo Soto, Guatemala, noviembre 2015.</w:t>
            </w:r>
            <w:bookmarkEnd w:id="55"/>
          </w:p>
        </w:tc>
        <w:tc>
          <w:tcPr>
            <w:tcW w:w="4672" w:type="dxa"/>
          </w:tcPr>
          <w:p w14:paraId="540783BD" w14:textId="77777777" w:rsidR="00DD665B" w:rsidRPr="003B5771" w:rsidRDefault="00DD665B" w:rsidP="000C1B21">
            <w:pPr>
              <w:pStyle w:val="Fotos"/>
              <w:tabs>
                <w:tab w:val="left" w:pos="1701"/>
              </w:tabs>
            </w:pPr>
            <w:bookmarkStart w:id="56" w:name="_Toc318566480"/>
            <w:r w:rsidRPr="003B5771">
              <w:t>III, Seminario Estadístico Nacional. Aldo Soto, Guatemala, noviembre 2015.</w:t>
            </w:r>
            <w:bookmarkEnd w:id="56"/>
          </w:p>
        </w:tc>
      </w:tr>
      <w:tr w:rsidR="00DD665B" w14:paraId="2B3A7342" w14:textId="77777777" w:rsidTr="000C1B21">
        <w:tc>
          <w:tcPr>
            <w:tcW w:w="4904" w:type="dxa"/>
          </w:tcPr>
          <w:p w14:paraId="5C1C6A6C"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6BE25B76" wp14:editId="65DBB7C6">
                  <wp:extent cx="3067050" cy="2031265"/>
                  <wp:effectExtent l="57150" t="19050" r="114300" b="83285"/>
                  <wp:docPr id="9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I Seminario Estadístico_Aldo Soto_19.nov (1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69031" cy="2032577"/>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672" w:type="dxa"/>
          </w:tcPr>
          <w:p w14:paraId="492BAA8B" w14:textId="77777777" w:rsidR="00DD665B" w:rsidRDefault="00DD665B" w:rsidP="000C1B21">
            <w:pPr>
              <w:jc w:val="left"/>
              <w:rPr>
                <w:rFonts w:eastAsia="Times New Roman" w:cs="Gill Sans"/>
                <w:bCs/>
                <w:szCs w:val="22"/>
                <w:lang w:val="es-GT"/>
              </w:rPr>
            </w:pPr>
            <w:r>
              <w:rPr>
                <w:rFonts w:eastAsia="Times New Roman" w:cs="Gill Sans"/>
                <w:bCs/>
                <w:noProof/>
                <w:szCs w:val="22"/>
                <w:lang w:val="es-GT" w:eastAsia="es-GT"/>
              </w:rPr>
              <w:drawing>
                <wp:inline distT="0" distB="0" distL="0" distR="0" wp14:anchorId="39261526" wp14:editId="05063411">
                  <wp:extent cx="2828925" cy="2028825"/>
                  <wp:effectExtent l="57150" t="19050" r="123825" b="85725"/>
                  <wp:docPr id="9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tilla-Calendario-201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47611" cy="2042226"/>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DD665B" w:rsidRPr="0016120D" w14:paraId="7596D52F" w14:textId="77777777" w:rsidTr="000C1B21">
        <w:tc>
          <w:tcPr>
            <w:tcW w:w="4904" w:type="dxa"/>
          </w:tcPr>
          <w:p w14:paraId="7C647FDE" w14:textId="77777777" w:rsidR="00DD665B" w:rsidRPr="003B5771" w:rsidRDefault="00DD665B" w:rsidP="000C1B21">
            <w:pPr>
              <w:pStyle w:val="Fotos"/>
              <w:tabs>
                <w:tab w:val="left" w:pos="1701"/>
              </w:tabs>
            </w:pPr>
            <w:bookmarkStart w:id="57" w:name="_Toc318566481"/>
            <w:r w:rsidRPr="003B5771">
              <w:t>III, Seminario Estadístico Nacional. Aldo Soto, Guatemala, noviembre 2015.</w:t>
            </w:r>
            <w:bookmarkEnd w:id="57"/>
          </w:p>
        </w:tc>
        <w:tc>
          <w:tcPr>
            <w:tcW w:w="4672" w:type="dxa"/>
          </w:tcPr>
          <w:p w14:paraId="368A6022" w14:textId="77777777" w:rsidR="00DD665B" w:rsidRPr="003B5771" w:rsidRDefault="00DD665B" w:rsidP="000C1B21">
            <w:pPr>
              <w:pStyle w:val="Fotos"/>
              <w:tabs>
                <w:tab w:val="left" w:pos="1701"/>
              </w:tabs>
            </w:pPr>
            <w:bookmarkStart w:id="58" w:name="_Toc318566482"/>
            <w:r w:rsidRPr="003B5771">
              <w:t>III, Seminario Estadístico Nacional. Aldo Soto, Guatemala, noviembre 2015.</w:t>
            </w:r>
            <w:bookmarkEnd w:id="58"/>
          </w:p>
        </w:tc>
      </w:tr>
    </w:tbl>
    <w:p w14:paraId="1C483411" w14:textId="235E6CC7" w:rsidR="000C1B21" w:rsidRPr="0035199D" w:rsidRDefault="000C1B21" w:rsidP="0035199D">
      <w:pPr>
        <w:pStyle w:val="Ttulo2"/>
        <w:numPr>
          <w:ilvl w:val="0"/>
          <w:numId w:val="3"/>
        </w:numPr>
        <w:spacing w:before="240" w:after="120"/>
        <w:ind w:left="0" w:firstLine="0"/>
        <w:rPr>
          <w:rFonts w:cs="Arial"/>
          <w:color w:val="auto"/>
          <w:sz w:val="24"/>
          <w:lang w:val="es-GT"/>
        </w:rPr>
      </w:pPr>
      <w:bookmarkStart w:id="59" w:name="_Toc318566425"/>
      <w:r w:rsidRPr="0035199D">
        <w:rPr>
          <w:rFonts w:cs="Arial"/>
          <w:color w:val="auto"/>
          <w:sz w:val="24"/>
          <w:lang w:val="es-GT"/>
        </w:rPr>
        <w:lastRenderedPageBreak/>
        <w:t>Presentaciones realizadas durante el Seminario</w:t>
      </w:r>
      <w:bookmarkEnd w:id="59"/>
      <w:r w:rsidRPr="0035199D">
        <w:rPr>
          <w:rFonts w:cs="Arial"/>
          <w:color w:val="auto"/>
          <w:sz w:val="24"/>
          <w:lang w:val="es-GT"/>
        </w:rPr>
        <w:t xml:space="preserve"> </w:t>
      </w:r>
    </w:p>
    <w:p w14:paraId="190224B4" w14:textId="77777777" w:rsidR="000C1B21" w:rsidRDefault="000C1B21" w:rsidP="000C1B21">
      <w:pPr>
        <w:rPr>
          <w:lang w:val="es-GT"/>
        </w:rPr>
      </w:pPr>
    </w:p>
    <w:p w14:paraId="0246CD89" w14:textId="77777777" w:rsidR="000C1B21" w:rsidRDefault="000C1B21" w:rsidP="005C0B3C">
      <w:pPr>
        <w:pStyle w:val="Figuras"/>
        <w:numPr>
          <w:ilvl w:val="0"/>
          <w:numId w:val="19"/>
        </w:numPr>
        <w:jc w:val="left"/>
      </w:pPr>
      <w:bookmarkStart w:id="60" w:name="_Ref440361174"/>
      <w:bookmarkStart w:id="61" w:name="_Toc318566457"/>
      <w:r>
        <w:t>Presentación sobre la Hoja de Balance de Alimentos</w:t>
      </w:r>
      <w:bookmarkEnd w:id="60"/>
      <w:bookmarkEnd w:id="61"/>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4593"/>
      </w:tblGrid>
      <w:tr w:rsidR="000C1B21" w:rsidRPr="0016120D" w14:paraId="0A4A7B72" w14:textId="77777777" w:rsidTr="000C1B21">
        <w:tc>
          <w:tcPr>
            <w:tcW w:w="4877" w:type="dxa"/>
          </w:tcPr>
          <w:p w14:paraId="63E3C8B3" w14:textId="77777777" w:rsidR="000C1B21" w:rsidRDefault="000C1B21" w:rsidP="000C1B21">
            <w:pPr>
              <w:rPr>
                <w:lang w:val="es-GT"/>
              </w:rPr>
            </w:pPr>
            <w:r w:rsidRPr="00D658CE">
              <w:rPr>
                <w:noProof/>
                <w:lang w:val="es-GT" w:eastAsia="es-GT"/>
              </w:rPr>
              <w:drawing>
                <wp:anchor distT="0" distB="0" distL="114300" distR="114300" simplePos="0" relativeHeight="251743744" behindDoc="0" locked="0" layoutInCell="1" allowOverlap="1" wp14:anchorId="268FF760" wp14:editId="7C11DB17">
                  <wp:simplePos x="0" y="0"/>
                  <wp:positionH relativeFrom="column">
                    <wp:posOffset>-19050</wp:posOffset>
                  </wp:positionH>
                  <wp:positionV relativeFrom="paragraph">
                    <wp:posOffset>294005</wp:posOffset>
                  </wp:positionV>
                  <wp:extent cx="2886075" cy="2295525"/>
                  <wp:effectExtent l="57150" t="19050" r="123825" b="85725"/>
                  <wp:wrapNone/>
                  <wp:docPr id="3" name="Imagen 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6075" cy="22955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699" w:type="dxa"/>
          </w:tcPr>
          <w:p w14:paraId="34977948" w14:textId="77777777" w:rsidR="000C1B21" w:rsidRDefault="000C1B21" w:rsidP="000C1B21">
            <w:pPr>
              <w:rPr>
                <w:lang w:val="es-GT"/>
              </w:rPr>
            </w:pPr>
          </w:p>
          <w:p w14:paraId="32149B78" w14:textId="77777777" w:rsidR="000C1B21" w:rsidRDefault="000C1B21" w:rsidP="000C1B21">
            <w:pPr>
              <w:rPr>
                <w:lang w:val="es-GT"/>
              </w:rPr>
            </w:pPr>
            <w:r>
              <w:rPr>
                <w:noProof/>
                <w:lang w:val="es-GT" w:eastAsia="es-GT"/>
              </w:rPr>
              <w:drawing>
                <wp:anchor distT="0" distB="0" distL="114300" distR="114300" simplePos="0" relativeHeight="251748864" behindDoc="0" locked="0" layoutInCell="1" allowOverlap="1" wp14:anchorId="540EEA8E" wp14:editId="5B492453">
                  <wp:simplePos x="0" y="0"/>
                  <wp:positionH relativeFrom="column">
                    <wp:posOffset>55880</wp:posOffset>
                  </wp:positionH>
                  <wp:positionV relativeFrom="paragraph">
                    <wp:posOffset>133350</wp:posOffset>
                  </wp:positionV>
                  <wp:extent cx="2654300" cy="2199640"/>
                  <wp:effectExtent l="57150" t="19050" r="107950" b="67310"/>
                  <wp:wrapNone/>
                  <wp:docPr id="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l="28846" t="16410" r="12821" b="12051"/>
                          <a:stretch>
                            <a:fillRect/>
                          </a:stretch>
                        </pic:blipFill>
                        <pic:spPr bwMode="auto">
                          <a:xfrm>
                            <a:off x="0" y="0"/>
                            <a:ext cx="2654300" cy="219964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5B9D1C0A" w14:textId="77777777" w:rsidR="000C1B21" w:rsidRDefault="000C1B21" w:rsidP="000C1B21">
            <w:pPr>
              <w:rPr>
                <w:lang w:val="es-GT"/>
              </w:rPr>
            </w:pPr>
          </w:p>
          <w:p w14:paraId="3549967B" w14:textId="77777777" w:rsidR="000C1B21" w:rsidRDefault="000C1B21" w:rsidP="000C1B21">
            <w:pPr>
              <w:rPr>
                <w:lang w:val="es-GT"/>
              </w:rPr>
            </w:pPr>
          </w:p>
          <w:p w14:paraId="631EC745" w14:textId="77777777" w:rsidR="000C1B21" w:rsidRDefault="000C1B21" w:rsidP="000C1B21">
            <w:pPr>
              <w:rPr>
                <w:lang w:val="es-GT"/>
              </w:rPr>
            </w:pPr>
          </w:p>
          <w:p w14:paraId="2ECF930F" w14:textId="77777777" w:rsidR="000C1B21" w:rsidRDefault="000C1B21" w:rsidP="000C1B21">
            <w:pPr>
              <w:rPr>
                <w:lang w:val="es-GT"/>
              </w:rPr>
            </w:pPr>
          </w:p>
          <w:p w14:paraId="6C497CFD" w14:textId="77777777" w:rsidR="000C1B21" w:rsidRDefault="000C1B21" w:rsidP="000C1B21">
            <w:pPr>
              <w:rPr>
                <w:lang w:val="es-GT"/>
              </w:rPr>
            </w:pPr>
          </w:p>
          <w:p w14:paraId="5A4CEE3E" w14:textId="77777777" w:rsidR="000C1B21" w:rsidRDefault="000C1B21" w:rsidP="000C1B21">
            <w:pPr>
              <w:rPr>
                <w:lang w:val="es-GT"/>
              </w:rPr>
            </w:pPr>
          </w:p>
          <w:p w14:paraId="545CB5EF" w14:textId="77777777" w:rsidR="000C1B21" w:rsidRDefault="000C1B21" w:rsidP="000C1B21">
            <w:pPr>
              <w:rPr>
                <w:lang w:val="es-GT"/>
              </w:rPr>
            </w:pPr>
          </w:p>
          <w:p w14:paraId="03BC83DE" w14:textId="77777777" w:rsidR="000C1B21" w:rsidRDefault="000C1B21" w:rsidP="000C1B21">
            <w:pPr>
              <w:rPr>
                <w:lang w:val="es-GT"/>
              </w:rPr>
            </w:pPr>
          </w:p>
          <w:p w14:paraId="721BA0A8" w14:textId="77777777" w:rsidR="000C1B21" w:rsidRDefault="000C1B21" w:rsidP="000C1B21">
            <w:pPr>
              <w:rPr>
                <w:lang w:val="es-GT"/>
              </w:rPr>
            </w:pPr>
          </w:p>
          <w:p w14:paraId="28EF3209" w14:textId="77777777" w:rsidR="000C1B21" w:rsidRDefault="000C1B21" w:rsidP="000C1B21">
            <w:pPr>
              <w:rPr>
                <w:lang w:val="es-GT"/>
              </w:rPr>
            </w:pPr>
          </w:p>
          <w:p w14:paraId="7B5F5769" w14:textId="77777777" w:rsidR="000C1B21" w:rsidRDefault="000C1B21" w:rsidP="000C1B21">
            <w:pPr>
              <w:rPr>
                <w:lang w:val="es-GT"/>
              </w:rPr>
            </w:pPr>
          </w:p>
          <w:p w14:paraId="13A956AD" w14:textId="77777777" w:rsidR="000C1B21" w:rsidRDefault="000C1B21" w:rsidP="000C1B21">
            <w:pPr>
              <w:rPr>
                <w:lang w:val="es-GT"/>
              </w:rPr>
            </w:pPr>
          </w:p>
          <w:p w14:paraId="626EE451" w14:textId="77777777" w:rsidR="000C1B21" w:rsidRDefault="000C1B21" w:rsidP="000C1B21">
            <w:pPr>
              <w:rPr>
                <w:lang w:val="es-GT"/>
              </w:rPr>
            </w:pPr>
          </w:p>
          <w:p w14:paraId="5339DD7A" w14:textId="77777777" w:rsidR="000C1B21" w:rsidRDefault="000C1B21" w:rsidP="000C1B21">
            <w:pPr>
              <w:rPr>
                <w:lang w:val="es-GT"/>
              </w:rPr>
            </w:pPr>
          </w:p>
          <w:p w14:paraId="6DF27A4B" w14:textId="77777777" w:rsidR="000C1B21" w:rsidRDefault="000C1B21" w:rsidP="000C1B21">
            <w:pPr>
              <w:rPr>
                <w:lang w:val="es-GT"/>
              </w:rPr>
            </w:pPr>
          </w:p>
        </w:tc>
      </w:tr>
      <w:tr w:rsidR="000C1B21" w14:paraId="78E53AB4" w14:textId="77777777" w:rsidTr="000C1B21">
        <w:tc>
          <w:tcPr>
            <w:tcW w:w="4877" w:type="dxa"/>
          </w:tcPr>
          <w:p w14:paraId="666E82FA" w14:textId="77777777" w:rsidR="000C1B21" w:rsidRDefault="000C1B21" w:rsidP="000C1B21">
            <w:pPr>
              <w:rPr>
                <w:lang w:val="es-GT"/>
              </w:rPr>
            </w:pPr>
            <w:r>
              <w:rPr>
                <w:noProof/>
                <w:lang w:val="es-GT" w:eastAsia="es-GT"/>
              </w:rPr>
              <w:drawing>
                <wp:inline distT="0" distB="0" distL="0" distR="0" wp14:anchorId="20035CB8" wp14:editId="3C08CD25">
                  <wp:extent cx="2962275" cy="2114550"/>
                  <wp:effectExtent l="1905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l="27216" t="16832" r="12165" b="9901"/>
                          <a:stretch>
                            <a:fillRect/>
                          </a:stretch>
                        </pic:blipFill>
                        <pic:spPr bwMode="auto">
                          <a:xfrm>
                            <a:off x="0" y="0"/>
                            <a:ext cx="2962275" cy="2114550"/>
                          </a:xfrm>
                          <a:prstGeom prst="rect">
                            <a:avLst/>
                          </a:prstGeom>
                          <a:noFill/>
                          <a:ln w="9525">
                            <a:noFill/>
                            <a:miter lim="800000"/>
                            <a:headEnd/>
                            <a:tailEnd/>
                          </a:ln>
                        </pic:spPr>
                      </pic:pic>
                    </a:graphicData>
                  </a:graphic>
                </wp:inline>
              </w:drawing>
            </w:r>
          </w:p>
        </w:tc>
        <w:tc>
          <w:tcPr>
            <w:tcW w:w="4699" w:type="dxa"/>
          </w:tcPr>
          <w:p w14:paraId="38A3A45C" w14:textId="77777777" w:rsidR="000C1B21" w:rsidRDefault="000C1B21" w:rsidP="000C1B21">
            <w:pPr>
              <w:rPr>
                <w:lang w:val="es-GT"/>
              </w:rPr>
            </w:pPr>
            <w:r>
              <w:rPr>
                <w:noProof/>
                <w:lang w:val="es-GT" w:eastAsia="es-GT"/>
              </w:rPr>
              <w:drawing>
                <wp:inline distT="0" distB="0" distL="0" distR="0" wp14:anchorId="38B2D72A" wp14:editId="3FF52E1D">
                  <wp:extent cx="2695575" cy="2114550"/>
                  <wp:effectExtent l="57150" t="19050" r="123825" b="7620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l="28045" t="18205" r="12660" b="10256"/>
                          <a:stretch>
                            <a:fillRect/>
                          </a:stretch>
                        </pic:blipFill>
                        <pic:spPr bwMode="auto">
                          <a:xfrm>
                            <a:off x="0" y="0"/>
                            <a:ext cx="2695575" cy="21145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0C1B21" w14:paraId="66BBD397" w14:textId="77777777" w:rsidTr="000C1B21">
        <w:tc>
          <w:tcPr>
            <w:tcW w:w="4877" w:type="dxa"/>
          </w:tcPr>
          <w:p w14:paraId="0D0A1111" w14:textId="77777777" w:rsidR="000C1B21" w:rsidRDefault="000C1B21" w:rsidP="000C1B21">
            <w:pPr>
              <w:rPr>
                <w:lang w:val="es-GT"/>
              </w:rPr>
            </w:pPr>
          </w:p>
          <w:p w14:paraId="563D6E73" w14:textId="77777777" w:rsidR="000C1B21" w:rsidRDefault="000C1B21" w:rsidP="000C1B21">
            <w:pPr>
              <w:rPr>
                <w:lang w:val="es-GT"/>
              </w:rPr>
            </w:pPr>
            <w:r>
              <w:rPr>
                <w:noProof/>
                <w:lang w:val="es-GT" w:eastAsia="es-GT"/>
              </w:rPr>
              <w:drawing>
                <wp:anchor distT="0" distB="0" distL="114300" distR="114300" simplePos="0" relativeHeight="251745792" behindDoc="0" locked="0" layoutInCell="1" allowOverlap="1" wp14:anchorId="3BF6EFCB" wp14:editId="0B5A0FBF">
                  <wp:simplePos x="0" y="0"/>
                  <wp:positionH relativeFrom="column">
                    <wp:posOffset>19050</wp:posOffset>
                  </wp:positionH>
                  <wp:positionV relativeFrom="paragraph">
                    <wp:posOffset>31115</wp:posOffset>
                  </wp:positionV>
                  <wp:extent cx="2847975" cy="2219325"/>
                  <wp:effectExtent l="57150" t="19050" r="123825" b="85725"/>
                  <wp:wrapNone/>
                  <wp:docPr id="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srcRect l="27244" t="17949" r="9776" b="10769"/>
                          <a:stretch>
                            <a:fillRect/>
                          </a:stretch>
                        </pic:blipFill>
                        <pic:spPr bwMode="auto">
                          <a:xfrm>
                            <a:off x="0" y="0"/>
                            <a:ext cx="2847975" cy="22193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699" w:type="dxa"/>
          </w:tcPr>
          <w:p w14:paraId="0DC3113D" w14:textId="77777777" w:rsidR="000C1B21" w:rsidRDefault="000C1B21" w:rsidP="000C1B21">
            <w:pPr>
              <w:rPr>
                <w:lang w:val="es-GT"/>
              </w:rPr>
            </w:pPr>
            <w:r>
              <w:rPr>
                <w:noProof/>
                <w:lang w:val="es-GT" w:eastAsia="es-GT"/>
              </w:rPr>
              <w:drawing>
                <wp:anchor distT="0" distB="0" distL="114300" distR="114300" simplePos="0" relativeHeight="251744768" behindDoc="0" locked="0" layoutInCell="1" allowOverlap="1" wp14:anchorId="191AD36D" wp14:editId="352DC98D">
                  <wp:simplePos x="0" y="0"/>
                  <wp:positionH relativeFrom="column">
                    <wp:posOffset>55880</wp:posOffset>
                  </wp:positionH>
                  <wp:positionV relativeFrom="paragraph">
                    <wp:posOffset>106045</wp:posOffset>
                  </wp:positionV>
                  <wp:extent cx="2695575" cy="2200275"/>
                  <wp:effectExtent l="57150" t="19050" r="123825" b="85725"/>
                  <wp:wrapNone/>
                  <wp:docPr id="1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l="27885" t="17436" r="11392" b="11282"/>
                          <a:stretch>
                            <a:fillRect/>
                          </a:stretch>
                        </pic:blipFill>
                        <pic:spPr bwMode="auto">
                          <a:xfrm>
                            <a:off x="0" y="0"/>
                            <a:ext cx="2695575" cy="22002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F791460" w14:textId="77777777" w:rsidR="000C1B21" w:rsidRDefault="000C1B21" w:rsidP="000C1B21">
            <w:pPr>
              <w:rPr>
                <w:lang w:val="es-GT"/>
              </w:rPr>
            </w:pPr>
          </w:p>
          <w:p w14:paraId="330F57BB" w14:textId="77777777" w:rsidR="000C1B21" w:rsidRDefault="000C1B21" w:rsidP="000C1B21">
            <w:pPr>
              <w:rPr>
                <w:lang w:val="es-GT"/>
              </w:rPr>
            </w:pPr>
          </w:p>
          <w:p w14:paraId="6EA564E4" w14:textId="77777777" w:rsidR="000C1B21" w:rsidRDefault="000C1B21" w:rsidP="000C1B21">
            <w:pPr>
              <w:rPr>
                <w:lang w:val="es-GT"/>
              </w:rPr>
            </w:pPr>
          </w:p>
          <w:p w14:paraId="5A1C755D" w14:textId="77777777" w:rsidR="000C1B21" w:rsidRDefault="000C1B21" w:rsidP="000C1B21">
            <w:pPr>
              <w:rPr>
                <w:lang w:val="es-GT"/>
              </w:rPr>
            </w:pPr>
          </w:p>
          <w:p w14:paraId="10CF586A" w14:textId="77777777" w:rsidR="000C1B21" w:rsidRDefault="000C1B21" w:rsidP="000C1B21">
            <w:pPr>
              <w:rPr>
                <w:lang w:val="es-GT"/>
              </w:rPr>
            </w:pPr>
          </w:p>
          <w:p w14:paraId="7D7F95FF" w14:textId="77777777" w:rsidR="000C1B21" w:rsidRDefault="000C1B21" w:rsidP="000C1B21">
            <w:pPr>
              <w:rPr>
                <w:lang w:val="es-GT"/>
              </w:rPr>
            </w:pPr>
          </w:p>
          <w:p w14:paraId="22AA6062" w14:textId="77777777" w:rsidR="000C1B21" w:rsidRDefault="000C1B21" w:rsidP="000C1B21">
            <w:pPr>
              <w:rPr>
                <w:lang w:val="es-GT"/>
              </w:rPr>
            </w:pPr>
          </w:p>
          <w:p w14:paraId="7D40561B" w14:textId="77777777" w:rsidR="000C1B21" w:rsidRDefault="000C1B21" w:rsidP="000C1B21">
            <w:pPr>
              <w:rPr>
                <w:lang w:val="es-GT"/>
              </w:rPr>
            </w:pPr>
          </w:p>
          <w:p w14:paraId="28344717" w14:textId="77777777" w:rsidR="000C1B21" w:rsidRDefault="000C1B21" w:rsidP="000C1B21">
            <w:pPr>
              <w:rPr>
                <w:lang w:val="es-GT"/>
              </w:rPr>
            </w:pPr>
          </w:p>
          <w:p w14:paraId="78980BCD" w14:textId="77777777" w:rsidR="000C1B21" w:rsidRDefault="000C1B21" w:rsidP="000C1B21">
            <w:pPr>
              <w:rPr>
                <w:lang w:val="es-GT"/>
              </w:rPr>
            </w:pPr>
          </w:p>
          <w:p w14:paraId="7C09BE7D" w14:textId="77777777" w:rsidR="000C1B21" w:rsidRDefault="000C1B21" w:rsidP="000C1B21">
            <w:pPr>
              <w:rPr>
                <w:lang w:val="es-GT"/>
              </w:rPr>
            </w:pPr>
          </w:p>
          <w:p w14:paraId="1CDDCDE7" w14:textId="77777777" w:rsidR="000C1B21" w:rsidRDefault="000C1B21" w:rsidP="000C1B21">
            <w:pPr>
              <w:rPr>
                <w:lang w:val="es-GT"/>
              </w:rPr>
            </w:pPr>
          </w:p>
          <w:p w14:paraId="0430E094" w14:textId="77777777" w:rsidR="000C1B21" w:rsidRDefault="000C1B21" w:rsidP="000C1B21">
            <w:pPr>
              <w:rPr>
                <w:lang w:val="es-GT"/>
              </w:rPr>
            </w:pPr>
          </w:p>
          <w:p w14:paraId="62243015" w14:textId="77777777" w:rsidR="000C1B21" w:rsidRDefault="000C1B21" w:rsidP="000C1B21">
            <w:pPr>
              <w:rPr>
                <w:lang w:val="es-GT"/>
              </w:rPr>
            </w:pPr>
          </w:p>
          <w:p w14:paraId="215576D0" w14:textId="77777777" w:rsidR="000C1B21" w:rsidRDefault="000C1B21" w:rsidP="000C1B21">
            <w:pPr>
              <w:rPr>
                <w:lang w:val="es-GT"/>
              </w:rPr>
            </w:pPr>
          </w:p>
        </w:tc>
      </w:tr>
      <w:tr w:rsidR="000C1B21" w14:paraId="6A05E401" w14:textId="77777777" w:rsidTr="000C1B21">
        <w:tc>
          <w:tcPr>
            <w:tcW w:w="4877" w:type="dxa"/>
          </w:tcPr>
          <w:p w14:paraId="4EB13361" w14:textId="77777777" w:rsidR="000C1B21" w:rsidRDefault="000C1B21" w:rsidP="000C1B21">
            <w:pPr>
              <w:rPr>
                <w:lang w:val="es-GT"/>
              </w:rPr>
            </w:pPr>
            <w:r>
              <w:rPr>
                <w:noProof/>
                <w:lang w:val="es-GT" w:eastAsia="es-GT"/>
              </w:rPr>
              <w:lastRenderedPageBreak/>
              <w:drawing>
                <wp:inline distT="0" distB="0" distL="0" distR="0" wp14:anchorId="3899EE9B" wp14:editId="0463759F">
                  <wp:extent cx="2733675" cy="2049203"/>
                  <wp:effectExtent l="57150" t="19050" r="123825" b="84397"/>
                  <wp:docPr id="3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srcRect l="27564" t="17179" r="14264" b="11539"/>
                          <a:stretch>
                            <a:fillRect/>
                          </a:stretch>
                        </pic:blipFill>
                        <pic:spPr bwMode="auto">
                          <a:xfrm>
                            <a:off x="0" y="0"/>
                            <a:ext cx="2733675" cy="204978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699" w:type="dxa"/>
          </w:tcPr>
          <w:p w14:paraId="7F0CDCD0" w14:textId="77777777" w:rsidR="000C1B21" w:rsidRDefault="000C1B21" w:rsidP="000C1B21">
            <w:pPr>
              <w:rPr>
                <w:lang w:val="es-GT"/>
              </w:rPr>
            </w:pPr>
            <w:r>
              <w:rPr>
                <w:noProof/>
                <w:lang w:val="es-GT" w:eastAsia="es-GT"/>
              </w:rPr>
              <w:drawing>
                <wp:anchor distT="0" distB="0" distL="114300" distR="114300" simplePos="0" relativeHeight="251746816" behindDoc="0" locked="0" layoutInCell="1" allowOverlap="1" wp14:anchorId="76A408E9" wp14:editId="0A8A003C">
                  <wp:simplePos x="0" y="0"/>
                  <wp:positionH relativeFrom="column">
                    <wp:posOffset>-9525</wp:posOffset>
                  </wp:positionH>
                  <wp:positionV relativeFrom="paragraph">
                    <wp:posOffset>0</wp:posOffset>
                  </wp:positionV>
                  <wp:extent cx="2762250" cy="2162175"/>
                  <wp:effectExtent l="50800" t="50800" r="133350" b="123825"/>
                  <wp:wrapNone/>
                  <wp:docPr id="4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srcRect l="28846" t="18205" r="13141" b="11538"/>
                          <a:stretch>
                            <a:fillRect/>
                          </a:stretch>
                        </pic:blipFill>
                        <pic:spPr bwMode="auto">
                          <a:xfrm>
                            <a:off x="0" y="0"/>
                            <a:ext cx="2762250" cy="21621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2B8009D4" w14:textId="77777777" w:rsidR="000C1B21" w:rsidRDefault="000C1B21" w:rsidP="000C1B21">
            <w:pPr>
              <w:rPr>
                <w:lang w:val="es-GT"/>
              </w:rPr>
            </w:pPr>
          </w:p>
        </w:tc>
      </w:tr>
      <w:tr w:rsidR="000C1B21" w14:paraId="0BF5001A" w14:textId="77777777" w:rsidTr="000C1B21">
        <w:tc>
          <w:tcPr>
            <w:tcW w:w="4877" w:type="dxa"/>
          </w:tcPr>
          <w:p w14:paraId="7F08D9F8" w14:textId="77777777" w:rsidR="000C1B21" w:rsidRDefault="000C1B21" w:rsidP="000C1B21">
            <w:pPr>
              <w:rPr>
                <w:lang w:val="es-GT"/>
              </w:rPr>
            </w:pPr>
            <w:r>
              <w:rPr>
                <w:noProof/>
                <w:lang w:val="es-GT" w:eastAsia="es-GT"/>
              </w:rPr>
              <w:drawing>
                <wp:anchor distT="0" distB="0" distL="114300" distR="114300" simplePos="0" relativeHeight="251747840" behindDoc="0" locked="0" layoutInCell="1" allowOverlap="1" wp14:anchorId="4DB0C6DC" wp14:editId="11C9BE7E">
                  <wp:simplePos x="0" y="0"/>
                  <wp:positionH relativeFrom="column">
                    <wp:posOffset>47625</wp:posOffset>
                  </wp:positionH>
                  <wp:positionV relativeFrom="paragraph">
                    <wp:posOffset>168275</wp:posOffset>
                  </wp:positionV>
                  <wp:extent cx="2847975" cy="2138045"/>
                  <wp:effectExtent l="57150" t="19050" r="123825" b="71755"/>
                  <wp:wrapNone/>
                  <wp:docPr id="4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srcRect l="28686" t="17949" r="12820" b="11795"/>
                          <a:stretch>
                            <a:fillRect/>
                          </a:stretch>
                        </pic:blipFill>
                        <pic:spPr bwMode="auto">
                          <a:xfrm>
                            <a:off x="0" y="0"/>
                            <a:ext cx="2847975" cy="213804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699" w:type="dxa"/>
          </w:tcPr>
          <w:p w14:paraId="119EF69C" w14:textId="77777777" w:rsidR="000C1B21" w:rsidRDefault="000C1B21" w:rsidP="000C1B21">
            <w:pPr>
              <w:rPr>
                <w:lang w:val="es-GT"/>
              </w:rPr>
            </w:pPr>
          </w:p>
          <w:p w14:paraId="1A67675C" w14:textId="77777777" w:rsidR="000C1B21" w:rsidRDefault="000C1B21" w:rsidP="000C1B21">
            <w:pPr>
              <w:rPr>
                <w:lang w:val="es-GT"/>
              </w:rPr>
            </w:pPr>
            <w:r w:rsidRPr="00A06F9B">
              <w:rPr>
                <w:noProof/>
                <w:lang w:val="es-GT" w:eastAsia="es-GT"/>
              </w:rPr>
              <w:drawing>
                <wp:inline distT="0" distB="0" distL="0" distR="0" wp14:anchorId="039D8FB7" wp14:editId="4E9F0BD6">
                  <wp:extent cx="2696085" cy="2128520"/>
                  <wp:effectExtent l="57150" t="19050" r="123315" b="81280"/>
                  <wp:docPr id="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l="28543" t="17690" r="13553" b="12261"/>
                          <a:stretch>
                            <a:fillRect/>
                          </a:stretch>
                        </pic:blipFill>
                        <pic:spPr bwMode="auto">
                          <a:xfrm>
                            <a:off x="0" y="0"/>
                            <a:ext cx="2695361" cy="2127948"/>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0C1B21" w14:paraId="53133EB9" w14:textId="77777777" w:rsidTr="000C1B21">
        <w:tc>
          <w:tcPr>
            <w:tcW w:w="4877" w:type="dxa"/>
          </w:tcPr>
          <w:p w14:paraId="5111AA74" w14:textId="77777777" w:rsidR="000C1B21" w:rsidRDefault="000C1B21" w:rsidP="000C1B21">
            <w:pPr>
              <w:rPr>
                <w:lang w:val="es-GT"/>
              </w:rPr>
            </w:pPr>
            <w:r>
              <w:rPr>
                <w:noProof/>
                <w:lang w:val="es-GT" w:eastAsia="es-GT"/>
              </w:rPr>
              <w:drawing>
                <wp:anchor distT="0" distB="0" distL="114300" distR="114300" simplePos="0" relativeHeight="251750912" behindDoc="0" locked="0" layoutInCell="1" allowOverlap="1" wp14:anchorId="4695FEF6" wp14:editId="036304A1">
                  <wp:simplePos x="0" y="0"/>
                  <wp:positionH relativeFrom="column">
                    <wp:posOffset>95250</wp:posOffset>
                  </wp:positionH>
                  <wp:positionV relativeFrom="paragraph">
                    <wp:posOffset>144145</wp:posOffset>
                  </wp:positionV>
                  <wp:extent cx="2802255" cy="2078355"/>
                  <wp:effectExtent l="57150" t="19050" r="112395" b="74295"/>
                  <wp:wrapNone/>
                  <wp:docPr id="4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srcRect l="28697" t="17690" r="13222" b="13456"/>
                          <a:stretch>
                            <a:fillRect/>
                          </a:stretch>
                        </pic:blipFill>
                        <pic:spPr bwMode="auto">
                          <a:xfrm>
                            <a:off x="0" y="0"/>
                            <a:ext cx="2802255" cy="207835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2DC50925" w14:textId="77777777" w:rsidR="000C1B21" w:rsidRDefault="000C1B21" w:rsidP="000C1B21">
            <w:pPr>
              <w:rPr>
                <w:lang w:val="es-GT"/>
              </w:rPr>
            </w:pPr>
          </w:p>
          <w:p w14:paraId="7AFCA495" w14:textId="77777777" w:rsidR="000C1B21" w:rsidRDefault="000C1B21" w:rsidP="000C1B21">
            <w:pPr>
              <w:rPr>
                <w:lang w:val="es-GT"/>
              </w:rPr>
            </w:pPr>
          </w:p>
          <w:p w14:paraId="4942E7A8" w14:textId="77777777" w:rsidR="000C1B21" w:rsidRDefault="000C1B21" w:rsidP="000C1B21">
            <w:pPr>
              <w:rPr>
                <w:lang w:val="es-GT"/>
              </w:rPr>
            </w:pPr>
          </w:p>
          <w:p w14:paraId="26BDF7DE" w14:textId="77777777" w:rsidR="000C1B21" w:rsidRDefault="000C1B21" w:rsidP="000C1B21">
            <w:pPr>
              <w:rPr>
                <w:lang w:val="es-GT"/>
              </w:rPr>
            </w:pPr>
          </w:p>
        </w:tc>
        <w:tc>
          <w:tcPr>
            <w:tcW w:w="4699" w:type="dxa"/>
          </w:tcPr>
          <w:p w14:paraId="60DABF56" w14:textId="77777777" w:rsidR="000C1B21" w:rsidRDefault="000C1B21" w:rsidP="000C1B21">
            <w:pPr>
              <w:rPr>
                <w:lang w:val="es-GT"/>
              </w:rPr>
            </w:pPr>
            <w:r>
              <w:rPr>
                <w:noProof/>
                <w:lang w:val="es-GT" w:eastAsia="es-GT"/>
              </w:rPr>
              <w:drawing>
                <wp:anchor distT="0" distB="0" distL="114300" distR="114300" simplePos="0" relativeHeight="251749888" behindDoc="0" locked="0" layoutInCell="1" allowOverlap="1" wp14:anchorId="08B53F20" wp14:editId="2C436FAA">
                  <wp:simplePos x="0" y="0"/>
                  <wp:positionH relativeFrom="column">
                    <wp:posOffset>-20320</wp:posOffset>
                  </wp:positionH>
                  <wp:positionV relativeFrom="paragraph">
                    <wp:posOffset>106045</wp:posOffset>
                  </wp:positionV>
                  <wp:extent cx="2773045" cy="2152650"/>
                  <wp:effectExtent l="57150" t="19050" r="122555" b="76200"/>
                  <wp:wrapNone/>
                  <wp:docPr id="4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srcRect l="29158" t="17936" r="13560" b="10973"/>
                          <a:stretch>
                            <a:fillRect/>
                          </a:stretch>
                        </pic:blipFill>
                        <pic:spPr bwMode="auto">
                          <a:xfrm>
                            <a:off x="0" y="0"/>
                            <a:ext cx="2773045" cy="21526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42EB2F38" w14:textId="77777777" w:rsidR="000C1B21" w:rsidRDefault="000C1B21" w:rsidP="000C1B21">
            <w:pPr>
              <w:rPr>
                <w:lang w:val="es-GT"/>
              </w:rPr>
            </w:pPr>
          </w:p>
          <w:p w14:paraId="537F3D2D" w14:textId="77777777" w:rsidR="000C1B21" w:rsidRDefault="000C1B21" w:rsidP="000C1B21">
            <w:pPr>
              <w:rPr>
                <w:lang w:val="es-GT"/>
              </w:rPr>
            </w:pPr>
          </w:p>
          <w:p w14:paraId="535ACC46" w14:textId="77777777" w:rsidR="000C1B21" w:rsidRDefault="000C1B21" w:rsidP="000C1B21">
            <w:pPr>
              <w:rPr>
                <w:lang w:val="es-GT"/>
              </w:rPr>
            </w:pPr>
          </w:p>
          <w:p w14:paraId="5D5B8CF8" w14:textId="77777777" w:rsidR="000C1B21" w:rsidRDefault="000C1B21" w:rsidP="000C1B21">
            <w:pPr>
              <w:rPr>
                <w:lang w:val="es-GT"/>
              </w:rPr>
            </w:pPr>
          </w:p>
          <w:p w14:paraId="1C3BE362" w14:textId="77777777" w:rsidR="000C1B21" w:rsidRDefault="000C1B21" w:rsidP="000C1B21">
            <w:pPr>
              <w:rPr>
                <w:lang w:val="es-GT"/>
              </w:rPr>
            </w:pPr>
          </w:p>
          <w:p w14:paraId="408EDF8C" w14:textId="77777777" w:rsidR="000C1B21" w:rsidRDefault="000C1B21" w:rsidP="000C1B21">
            <w:pPr>
              <w:rPr>
                <w:lang w:val="es-GT"/>
              </w:rPr>
            </w:pPr>
          </w:p>
          <w:p w14:paraId="4422D97F" w14:textId="77777777" w:rsidR="000C1B21" w:rsidRDefault="000C1B21" w:rsidP="000C1B21">
            <w:pPr>
              <w:rPr>
                <w:lang w:val="es-GT"/>
              </w:rPr>
            </w:pPr>
          </w:p>
          <w:p w14:paraId="07FEBC99" w14:textId="77777777" w:rsidR="000C1B21" w:rsidRDefault="000C1B21" w:rsidP="000C1B21">
            <w:pPr>
              <w:rPr>
                <w:lang w:val="es-GT"/>
              </w:rPr>
            </w:pPr>
          </w:p>
          <w:p w14:paraId="5295FCCB" w14:textId="77777777" w:rsidR="000C1B21" w:rsidRDefault="000C1B21" w:rsidP="000C1B21">
            <w:pPr>
              <w:rPr>
                <w:lang w:val="es-GT"/>
              </w:rPr>
            </w:pPr>
          </w:p>
          <w:p w14:paraId="5F0FCEF6" w14:textId="77777777" w:rsidR="000C1B21" w:rsidRDefault="000C1B21" w:rsidP="000C1B21">
            <w:pPr>
              <w:rPr>
                <w:lang w:val="es-GT"/>
              </w:rPr>
            </w:pPr>
          </w:p>
          <w:p w14:paraId="7C839DB0" w14:textId="77777777" w:rsidR="000C1B21" w:rsidRDefault="000C1B21" w:rsidP="000C1B21">
            <w:pPr>
              <w:rPr>
                <w:lang w:val="es-GT"/>
              </w:rPr>
            </w:pPr>
          </w:p>
          <w:p w14:paraId="60455F79" w14:textId="77777777" w:rsidR="000C1B21" w:rsidRDefault="000C1B21" w:rsidP="000C1B21">
            <w:pPr>
              <w:rPr>
                <w:lang w:val="es-GT"/>
              </w:rPr>
            </w:pPr>
          </w:p>
          <w:p w14:paraId="606C8C95" w14:textId="77777777" w:rsidR="000C1B21" w:rsidRDefault="000C1B21" w:rsidP="000C1B21">
            <w:pPr>
              <w:rPr>
                <w:lang w:val="es-GT"/>
              </w:rPr>
            </w:pPr>
          </w:p>
          <w:p w14:paraId="3F5A11FC" w14:textId="77777777" w:rsidR="000C1B21" w:rsidRDefault="000C1B21" w:rsidP="000C1B21">
            <w:pPr>
              <w:rPr>
                <w:lang w:val="es-GT"/>
              </w:rPr>
            </w:pPr>
          </w:p>
          <w:p w14:paraId="7D70D2ED" w14:textId="77777777" w:rsidR="000C1B21" w:rsidRDefault="000C1B21" w:rsidP="000C1B21">
            <w:pPr>
              <w:rPr>
                <w:lang w:val="es-GT"/>
              </w:rPr>
            </w:pPr>
          </w:p>
          <w:p w14:paraId="6C58BAE4" w14:textId="77777777" w:rsidR="000C1B21" w:rsidRDefault="000C1B21" w:rsidP="000C1B21">
            <w:pPr>
              <w:rPr>
                <w:lang w:val="es-GT"/>
              </w:rPr>
            </w:pPr>
          </w:p>
          <w:p w14:paraId="2306B324" w14:textId="77777777" w:rsidR="000C1B21" w:rsidRDefault="000C1B21" w:rsidP="000C1B21">
            <w:pPr>
              <w:rPr>
                <w:lang w:val="es-GT"/>
              </w:rPr>
            </w:pPr>
          </w:p>
        </w:tc>
      </w:tr>
    </w:tbl>
    <w:p w14:paraId="31823BE2" w14:textId="77777777" w:rsidR="000C1B21" w:rsidRDefault="000C1B21" w:rsidP="000C1B21">
      <w:pPr>
        <w:jc w:val="right"/>
        <w:rPr>
          <w:lang w:val="es-GT"/>
        </w:rPr>
      </w:pPr>
    </w:p>
    <w:p w14:paraId="6C401DB9" w14:textId="77777777" w:rsidR="000C1B21" w:rsidRDefault="000C1B21" w:rsidP="000C1B21">
      <w:pPr>
        <w:jc w:val="right"/>
        <w:rPr>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4"/>
        <w:gridCol w:w="4366"/>
      </w:tblGrid>
      <w:tr w:rsidR="000C1B21" w:rsidRPr="00593D34" w14:paraId="4FBC8BC1" w14:textId="77777777" w:rsidTr="005C0B3C">
        <w:tc>
          <w:tcPr>
            <w:tcW w:w="5016" w:type="dxa"/>
          </w:tcPr>
          <w:p w14:paraId="60D59D50" w14:textId="77777777" w:rsidR="000C1B21" w:rsidRDefault="000C1B21" w:rsidP="000C1B21">
            <w:pPr>
              <w:rPr>
                <w:lang w:val="es-GT"/>
              </w:rPr>
            </w:pPr>
            <w:r>
              <w:rPr>
                <w:noProof/>
                <w:lang w:val="es-GT" w:eastAsia="es-GT"/>
              </w:rPr>
              <w:lastRenderedPageBreak/>
              <w:drawing>
                <wp:anchor distT="0" distB="0" distL="114300" distR="114300" simplePos="0" relativeHeight="251751936" behindDoc="0" locked="0" layoutInCell="1" allowOverlap="1" wp14:anchorId="321F99B6" wp14:editId="0158A381">
                  <wp:simplePos x="0" y="0"/>
                  <wp:positionH relativeFrom="column">
                    <wp:posOffset>57150</wp:posOffset>
                  </wp:positionH>
                  <wp:positionV relativeFrom="paragraph">
                    <wp:posOffset>109220</wp:posOffset>
                  </wp:positionV>
                  <wp:extent cx="2705100" cy="1828800"/>
                  <wp:effectExtent l="57150" t="19050" r="114300" b="76200"/>
                  <wp:wrapNone/>
                  <wp:docPr id="46" name="45 Imagen" descr="Diapositiv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3.JPG"/>
                          <pic:cNvPicPr/>
                        </pic:nvPicPr>
                        <pic:blipFill>
                          <a:blip r:embed="rId39"/>
                          <a:stretch>
                            <a:fillRect/>
                          </a:stretch>
                        </pic:blipFill>
                        <pic:spPr>
                          <a:xfrm>
                            <a:off x="0" y="0"/>
                            <a:ext cx="2705100" cy="18288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7E00DFE6" w14:textId="77777777" w:rsidR="000C1B21" w:rsidRDefault="000C1B21" w:rsidP="000C1B21">
            <w:pPr>
              <w:rPr>
                <w:lang w:val="es-GT"/>
              </w:rPr>
            </w:pPr>
          </w:p>
          <w:p w14:paraId="029A7298" w14:textId="77777777" w:rsidR="000C1B21" w:rsidRDefault="000C1B21" w:rsidP="000C1B21">
            <w:pPr>
              <w:rPr>
                <w:lang w:val="es-GT"/>
              </w:rPr>
            </w:pPr>
          </w:p>
          <w:p w14:paraId="7A2AE464" w14:textId="77777777" w:rsidR="000C1B21" w:rsidRDefault="000C1B21" w:rsidP="000C1B21">
            <w:pPr>
              <w:rPr>
                <w:lang w:val="es-GT"/>
              </w:rPr>
            </w:pPr>
          </w:p>
          <w:p w14:paraId="5A88D2DB" w14:textId="77777777" w:rsidR="000C1B21" w:rsidRDefault="000C1B21" w:rsidP="000C1B21">
            <w:pPr>
              <w:rPr>
                <w:lang w:val="es-GT"/>
              </w:rPr>
            </w:pPr>
          </w:p>
          <w:p w14:paraId="4E0DF625" w14:textId="77777777" w:rsidR="000C1B21" w:rsidRDefault="000C1B21" w:rsidP="000C1B21">
            <w:pPr>
              <w:rPr>
                <w:lang w:val="es-GT"/>
              </w:rPr>
            </w:pPr>
          </w:p>
          <w:p w14:paraId="08A8DA70" w14:textId="77777777" w:rsidR="000C1B21" w:rsidRDefault="000C1B21" w:rsidP="000C1B21">
            <w:pPr>
              <w:rPr>
                <w:lang w:val="es-GT"/>
              </w:rPr>
            </w:pPr>
          </w:p>
          <w:p w14:paraId="50D0AADE" w14:textId="77777777" w:rsidR="000C1B21" w:rsidRDefault="000C1B21" w:rsidP="000C1B21">
            <w:pPr>
              <w:rPr>
                <w:lang w:val="es-GT"/>
              </w:rPr>
            </w:pPr>
          </w:p>
          <w:p w14:paraId="7037D89E" w14:textId="77777777" w:rsidR="000C1B21" w:rsidRDefault="000C1B21" w:rsidP="000C1B21">
            <w:pPr>
              <w:rPr>
                <w:lang w:val="es-GT"/>
              </w:rPr>
            </w:pPr>
          </w:p>
          <w:p w14:paraId="297E1AAA" w14:textId="77777777" w:rsidR="000C1B21" w:rsidRDefault="000C1B21" w:rsidP="000C1B21">
            <w:pPr>
              <w:rPr>
                <w:lang w:val="es-GT"/>
              </w:rPr>
            </w:pPr>
          </w:p>
          <w:p w14:paraId="65D1A992" w14:textId="77777777" w:rsidR="000C1B21" w:rsidRDefault="000C1B21" w:rsidP="000C1B21">
            <w:pPr>
              <w:rPr>
                <w:lang w:val="es-GT"/>
              </w:rPr>
            </w:pPr>
          </w:p>
          <w:p w14:paraId="3763409F" w14:textId="77777777" w:rsidR="000C1B21" w:rsidRDefault="000C1B21" w:rsidP="000C1B21">
            <w:pPr>
              <w:rPr>
                <w:lang w:val="es-GT"/>
              </w:rPr>
            </w:pPr>
          </w:p>
          <w:p w14:paraId="75B2F3E4" w14:textId="77777777" w:rsidR="000C1B21" w:rsidRDefault="000C1B21" w:rsidP="000C1B21">
            <w:pPr>
              <w:rPr>
                <w:lang w:val="es-GT"/>
              </w:rPr>
            </w:pPr>
          </w:p>
        </w:tc>
        <w:tc>
          <w:tcPr>
            <w:tcW w:w="4560" w:type="dxa"/>
          </w:tcPr>
          <w:p w14:paraId="6D4373C0" w14:textId="77777777" w:rsidR="000C1B21" w:rsidRDefault="000C1B21" w:rsidP="000C1B21">
            <w:pPr>
              <w:rPr>
                <w:lang w:val="es-GT"/>
              </w:rPr>
            </w:pPr>
            <w:r>
              <w:rPr>
                <w:noProof/>
                <w:lang w:val="es-GT" w:eastAsia="es-GT"/>
              </w:rPr>
              <w:drawing>
                <wp:inline distT="0" distB="0" distL="0" distR="0" wp14:anchorId="40852ACF" wp14:editId="4FC821B7">
                  <wp:extent cx="2476500" cy="1857375"/>
                  <wp:effectExtent l="57150" t="19050" r="114300" b="85725"/>
                  <wp:docPr id="47" name="46 Imagen" descr="Diapositiv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4.JPG"/>
                          <pic:cNvPicPr/>
                        </pic:nvPicPr>
                        <pic:blipFill>
                          <a:blip r:embed="rId40" cstate="print"/>
                          <a:stretch>
                            <a:fillRect/>
                          </a:stretch>
                        </pic:blipFill>
                        <pic:spPr>
                          <a:xfrm>
                            <a:off x="0" y="0"/>
                            <a:ext cx="2476500" cy="18573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r>
      <w:tr w:rsidR="000C1B21" w:rsidRPr="00593D34" w14:paraId="68824BC2" w14:textId="77777777" w:rsidTr="005C0B3C">
        <w:tc>
          <w:tcPr>
            <w:tcW w:w="5016" w:type="dxa"/>
          </w:tcPr>
          <w:p w14:paraId="0F4A4076" w14:textId="77777777" w:rsidR="000C1B21" w:rsidRDefault="000C1B21" w:rsidP="000C1B21">
            <w:pPr>
              <w:rPr>
                <w:lang w:val="es-GT"/>
              </w:rPr>
            </w:pPr>
          </w:p>
          <w:p w14:paraId="2E979E13" w14:textId="77777777" w:rsidR="000C1B21" w:rsidRDefault="000C1B21" w:rsidP="000C1B21">
            <w:pPr>
              <w:rPr>
                <w:lang w:val="es-GT"/>
              </w:rPr>
            </w:pPr>
          </w:p>
          <w:p w14:paraId="09980304" w14:textId="77777777" w:rsidR="000C1B21" w:rsidRDefault="000C1B21" w:rsidP="000C1B21">
            <w:pPr>
              <w:rPr>
                <w:lang w:val="es-GT"/>
              </w:rPr>
            </w:pPr>
            <w:r>
              <w:rPr>
                <w:noProof/>
                <w:lang w:val="es-GT" w:eastAsia="es-GT"/>
              </w:rPr>
              <w:drawing>
                <wp:inline distT="0" distB="0" distL="0" distR="0" wp14:anchorId="4BC2389B" wp14:editId="750264F4">
                  <wp:extent cx="2743200" cy="2057400"/>
                  <wp:effectExtent l="57150" t="19050" r="114300" b="76200"/>
                  <wp:docPr id="48" name="47 Imagen" descr="Diapositiv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5.JPG"/>
                          <pic:cNvPicPr/>
                        </pic:nvPicPr>
                        <pic:blipFill>
                          <a:blip r:embed="rId41"/>
                          <a:stretch>
                            <a:fillRect/>
                          </a:stretch>
                        </pic:blipFill>
                        <pic:spPr>
                          <a:xfrm>
                            <a:off x="0" y="0"/>
                            <a:ext cx="2745868" cy="2059401"/>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560" w:type="dxa"/>
          </w:tcPr>
          <w:p w14:paraId="27B86834" w14:textId="77777777" w:rsidR="000C1B21" w:rsidRDefault="000C1B21" w:rsidP="000C1B21">
            <w:pPr>
              <w:rPr>
                <w:lang w:val="es-GT"/>
              </w:rPr>
            </w:pPr>
            <w:r>
              <w:rPr>
                <w:noProof/>
                <w:lang w:val="es-GT" w:eastAsia="es-GT"/>
              </w:rPr>
              <w:drawing>
                <wp:anchor distT="0" distB="0" distL="114300" distR="114300" simplePos="0" relativeHeight="251752960" behindDoc="0" locked="0" layoutInCell="1" allowOverlap="1" wp14:anchorId="77E7CBE4" wp14:editId="1285CF5C">
                  <wp:simplePos x="0" y="0"/>
                  <wp:positionH relativeFrom="column">
                    <wp:posOffset>89535</wp:posOffset>
                  </wp:positionH>
                  <wp:positionV relativeFrom="paragraph">
                    <wp:posOffset>338455</wp:posOffset>
                  </wp:positionV>
                  <wp:extent cx="2717800" cy="2038350"/>
                  <wp:effectExtent l="57150" t="19050" r="120650" b="76200"/>
                  <wp:wrapNone/>
                  <wp:docPr id="49" name="48 Imagen" descr="Diapositiv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6.JPG"/>
                          <pic:cNvPicPr/>
                        </pic:nvPicPr>
                        <pic:blipFill>
                          <a:blip r:embed="rId42"/>
                          <a:stretch>
                            <a:fillRect/>
                          </a:stretch>
                        </pic:blipFill>
                        <pic:spPr>
                          <a:xfrm>
                            <a:off x="0" y="0"/>
                            <a:ext cx="2717800" cy="20383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593D34" w14:paraId="1BE3B7F0" w14:textId="77777777" w:rsidTr="005C0B3C">
        <w:tc>
          <w:tcPr>
            <w:tcW w:w="5016" w:type="dxa"/>
          </w:tcPr>
          <w:p w14:paraId="69A14C82" w14:textId="77777777" w:rsidR="000C1B21" w:rsidRDefault="000C1B21" w:rsidP="000C1B21">
            <w:pPr>
              <w:rPr>
                <w:lang w:val="es-GT"/>
              </w:rPr>
            </w:pPr>
          </w:p>
          <w:p w14:paraId="6C00FACE" w14:textId="77777777" w:rsidR="000C1B21" w:rsidRDefault="000C1B21" w:rsidP="000C1B21">
            <w:pPr>
              <w:rPr>
                <w:lang w:val="es-GT"/>
              </w:rPr>
            </w:pPr>
          </w:p>
          <w:p w14:paraId="7CA29A08" w14:textId="77777777" w:rsidR="000C1B21" w:rsidRDefault="000C1B21" w:rsidP="000C1B21">
            <w:pPr>
              <w:rPr>
                <w:lang w:val="es-GT"/>
              </w:rPr>
            </w:pPr>
          </w:p>
          <w:p w14:paraId="04FC2603" w14:textId="77777777" w:rsidR="000C1B21" w:rsidRDefault="000C1B21" w:rsidP="000C1B21">
            <w:pPr>
              <w:rPr>
                <w:lang w:val="es-GT"/>
              </w:rPr>
            </w:pPr>
            <w:r>
              <w:rPr>
                <w:noProof/>
                <w:lang w:val="es-GT" w:eastAsia="es-GT"/>
              </w:rPr>
              <w:drawing>
                <wp:inline distT="0" distB="0" distL="0" distR="0" wp14:anchorId="3270B4B2" wp14:editId="28D0D3F4">
                  <wp:extent cx="2876550" cy="2064544"/>
                  <wp:effectExtent l="57150" t="19050" r="114300" b="69056"/>
                  <wp:docPr id="50" name="49 Imagen" descr="Diapositiv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7.JPG"/>
                          <pic:cNvPicPr/>
                        </pic:nvPicPr>
                        <pic:blipFill>
                          <a:blip r:embed="rId43"/>
                          <a:stretch>
                            <a:fillRect/>
                          </a:stretch>
                        </pic:blipFill>
                        <pic:spPr>
                          <a:xfrm>
                            <a:off x="0" y="0"/>
                            <a:ext cx="2876550" cy="2064544"/>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584AF35E" w14:textId="77777777" w:rsidR="000C1B21" w:rsidRDefault="000C1B21" w:rsidP="000C1B21">
            <w:pPr>
              <w:rPr>
                <w:lang w:val="es-GT"/>
              </w:rPr>
            </w:pPr>
          </w:p>
          <w:p w14:paraId="04FC5386" w14:textId="77777777" w:rsidR="000C1B21" w:rsidRDefault="000C1B21" w:rsidP="000C1B21">
            <w:pPr>
              <w:rPr>
                <w:lang w:val="es-GT"/>
              </w:rPr>
            </w:pPr>
          </w:p>
          <w:p w14:paraId="667EDA2C" w14:textId="77777777" w:rsidR="005C0B3C" w:rsidRDefault="005C0B3C" w:rsidP="000C1B21">
            <w:pPr>
              <w:rPr>
                <w:lang w:val="es-GT"/>
              </w:rPr>
            </w:pPr>
          </w:p>
        </w:tc>
        <w:tc>
          <w:tcPr>
            <w:tcW w:w="4560" w:type="dxa"/>
          </w:tcPr>
          <w:p w14:paraId="2B84ACBE" w14:textId="77777777" w:rsidR="000C1B21" w:rsidRDefault="000C1B21" w:rsidP="000C1B21">
            <w:pPr>
              <w:rPr>
                <w:lang w:val="es-GT"/>
              </w:rPr>
            </w:pPr>
            <w:r>
              <w:rPr>
                <w:noProof/>
                <w:lang w:val="es-GT" w:eastAsia="es-GT"/>
              </w:rPr>
              <w:drawing>
                <wp:anchor distT="0" distB="0" distL="114300" distR="114300" simplePos="0" relativeHeight="251753984" behindDoc="0" locked="0" layoutInCell="1" allowOverlap="1" wp14:anchorId="6E5FEF76" wp14:editId="71726811">
                  <wp:simplePos x="0" y="0"/>
                  <wp:positionH relativeFrom="column">
                    <wp:posOffset>53340</wp:posOffset>
                  </wp:positionH>
                  <wp:positionV relativeFrom="paragraph">
                    <wp:posOffset>539909</wp:posOffset>
                  </wp:positionV>
                  <wp:extent cx="2695575" cy="2021840"/>
                  <wp:effectExtent l="57150" t="19050" r="123825" b="73660"/>
                  <wp:wrapNone/>
                  <wp:docPr id="51" name="50 Imagen" descr="Diapositiva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8.JPG"/>
                          <pic:cNvPicPr/>
                        </pic:nvPicPr>
                        <pic:blipFill>
                          <a:blip r:embed="rId44"/>
                          <a:stretch>
                            <a:fillRect/>
                          </a:stretch>
                        </pic:blipFill>
                        <pic:spPr>
                          <a:xfrm>
                            <a:off x="0" y="0"/>
                            <a:ext cx="2695575" cy="202184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bl>
    <w:p w14:paraId="0A142D89" w14:textId="77777777" w:rsidR="000C1B21" w:rsidRDefault="000C1B21" w:rsidP="000C1B21">
      <w:pPr>
        <w:jc w:val="right"/>
        <w:rPr>
          <w:lang w:val="es-GT"/>
        </w:rPr>
      </w:pPr>
    </w:p>
    <w:p w14:paraId="43238EDA" w14:textId="77777777" w:rsidR="000C1B21" w:rsidRDefault="000C1B21" w:rsidP="000C1B21">
      <w:pPr>
        <w:jc w:val="right"/>
        <w:rPr>
          <w:lang w:val="es-GT"/>
        </w:rPr>
      </w:pPr>
    </w:p>
    <w:p w14:paraId="462C0FDF" w14:textId="77777777" w:rsidR="000C1B21" w:rsidRDefault="000C1B21" w:rsidP="005C0B3C">
      <w:pPr>
        <w:pStyle w:val="Figuras"/>
        <w:numPr>
          <w:ilvl w:val="0"/>
          <w:numId w:val="19"/>
        </w:numPr>
        <w:jc w:val="left"/>
      </w:pPr>
      <w:bookmarkStart w:id="62" w:name="_Ref440361236"/>
      <w:bookmarkStart w:id="63" w:name="_Toc318566458"/>
      <w:r>
        <w:lastRenderedPageBreak/>
        <w:t>Presentación sobre la nueva canasta básica de alimentos</w:t>
      </w:r>
      <w:bookmarkEnd w:id="62"/>
      <w:bookmarkEnd w:id="63"/>
    </w:p>
    <w:p w14:paraId="2369AD37" w14:textId="77777777" w:rsidR="000C1B21" w:rsidRDefault="000C1B21" w:rsidP="000C1B21">
      <w:pPr>
        <w:rPr>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4"/>
        <w:gridCol w:w="4746"/>
      </w:tblGrid>
      <w:tr w:rsidR="000C1B21" w:rsidRPr="0016120D" w14:paraId="0A47407D" w14:textId="77777777" w:rsidTr="000C1B21">
        <w:tc>
          <w:tcPr>
            <w:tcW w:w="4750" w:type="dxa"/>
          </w:tcPr>
          <w:p w14:paraId="2826CA3C" w14:textId="77777777" w:rsidR="000C1B21" w:rsidRDefault="000C1B21" w:rsidP="000C1B21">
            <w:pPr>
              <w:rPr>
                <w:lang w:val="es-GT"/>
              </w:rPr>
            </w:pPr>
          </w:p>
          <w:p w14:paraId="73291C90" w14:textId="77777777" w:rsidR="000C1B21" w:rsidRDefault="000C1B21" w:rsidP="000C1B21">
            <w:pPr>
              <w:rPr>
                <w:lang w:val="es-GT"/>
              </w:rPr>
            </w:pPr>
            <w:r>
              <w:rPr>
                <w:noProof/>
                <w:lang w:val="es-GT" w:eastAsia="es-GT"/>
              </w:rPr>
              <w:drawing>
                <wp:anchor distT="0" distB="0" distL="114300" distR="114300" simplePos="0" relativeHeight="251755008" behindDoc="0" locked="0" layoutInCell="1" allowOverlap="1" wp14:anchorId="4D0F4B16" wp14:editId="5EC06F05">
                  <wp:simplePos x="0" y="0"/>
                  <wp:positionH relativeFrom="column">
                    <wp:posOffset>64303</wp:posOffset>
                  </wp:positionH>
                  <wp:positionV relativeFrom="paragraph">
                    <wp:posOffset>24130</wp:posOffset>
                  </wp:positionV>
                  <wp:extent cx="2726522" cy="1836420"/>
                  <wp:effectExtent l="57150" t="19050" r="111928" b="68580"/>
                  <wp:wrapNone/>
                  <wp:docPr id="55" name="53 Imagen" descr="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JPG"/>
                          <pic:cNvPicPr/>
                        </pic:nvPicPr>
                        <pic:blipFill>
                          <a:blip r:embed="rId45"/>
                          <a:stretch>
                            <a:fillRect/>
                          </a:stretch>
                        </pic:blipFill>
                        <pic:spPr>
                          <a:xfrm>
                            <a:off x="0" y="0"/>
                            <a:ext cx="2726522" cy="183642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B39A612" w14:textId="77777777" w:rsidR="000C1B21" w:rsidRDefault="000C1B21" w:rsidP="000C1B21">
            <w:pPr>
              <w:rPr>
                <w:lang w:val="es-GT"/>
              </w:rPr>
            </w:pPr>
          </w:p>
          <w:p w14:paraId="3DA4A76D" w14:textId="77777777" w:rsidR="000C1B21" w:rsidRDefault="000C1B21" w:rsidP="000C1B21">
            <w:pPr>
              <w:rPr>
                <w:lang w:val="es-GT"/>
              </w:rPr>
            </w:pPr>
          </w:p>
          <w:p w14:paraId="70B7E4D9" w14:textId="77777777" w:rsidR="000C1B21" w:rsidRDefault="000C1B21" w:rsidP="000C1B21">
            <w:pPr>
              <w:rPr>
                <w:lang w:val="es-GT"/>
              </w:rPr>
            </w:pPr>
          </w:p>
          <w:p w14:paraId="59D35A62" w14:textId="77777777" w:rsidR="000C1B21" w:rsidRDefault="000C1B21" w:rsidP="000C1B21">
            <w:pPr>
              <w:rPr>
                <w:lang w:val="es-GT"/>
              </w:rPr>
            </w:pPr>
          </w:p>
          <w:p w14:paraId="1C3F3DB1" w14:textId="77777777" w:rsidR="000C1B21" w:rsidRDefault="000C1B21" w:rsidP="000C1B21">
            <w:pPr>
              <w:rPr>
                <w:lang w:val="es-GT"/>
              </w:rPr>
            </w:pPr>
          </w:p>
          <w:p w14:paraId="412E6BD8" w14:textId="77777777" w:rsidR="000C1B21" w:rsidRDefault="000C1B21" w:rsidP="000C1B21">
            <w:pPr>
              <w:rPr>
                <w:lang w:val="es-GT"/>
              </w:rPr>
            </w:pPr>
          </w:p>
          <w:p w14:paraId="2CEC0E51" w14:textId="77777777" w:rsidR="000C1B21" w:rsidRDefault="000C1B21" w:rsidP="000C1B21">
            <w:pPr>
              <w:rPr>
                <w:lang w:val="es-GT"/>
              </w:rPr>
            </w:pPr>
          </w:p>
          <w:p w14:paraId="76EE12E3" w14:textId="77777777" w:rsidR="000C1B21" w:rsidRDefault="000C1B21" w:rsidP="000C1B21">
            <w:pPr>
              <w:rPr>
                <w:lang w:val="es-GT"/>
              </w:rPr>
            </w:pPr>
          </w:p>
          <w:p w14:paraId="26578A06" w14:textId="77777777" w:rsidR="000C1B21" w:rsidRDefault="000C1B21" w:rsidP="000C1B21">
            <w:pPr>
              <w:rPr>
                <w:lang w:val="es-GT"/>
              </w:rPr>
            </w:pPr>
          </w:p>
          <w:p w14:paraId="0756CFE4" w14:textId="77777777" w:rsidR="000C1B21" w:rsidRDefault="000C1B21" w:rsidP="000C1B21">
            <w:pPr>
              <w:rPr>
                <w:lang w:val="es-GT"/>
              </w:rPr>
            </w:pPr>
          </w:p>
          <w:p w14:paraId="28720AC9" w14:textId="77777777" w:rsidR="000C1B21" w:rsidRDefault="000C1B21" w:rsidP="000C1B21">
            <w:pPr>
              <w:rPr>
                <w:lang w:val="es-GT"/>
              </w:rPr>
            </w:pPr>
          </w:p>
          <w:p w14:paraId="3A149A43" w14:textId="77777777" w:rsidR="000C1B21" w:rsidRDefault="000C1B21" w:rsidP="000C1B21">
            <w:pPr>
              <w:rPr>
                <w:lang w:val="es-GT"/>
              </w:rPr>
            </w:pPr>
          </w:p>
        </w:tc>
        <w:tc>
          <w:tcPr>
            <w:tcW w:w="4750" w:type="dxa"/>
          </w:tcPr>
          <w:p w14:paraId="436EBCA1" w14:textId="77777777" w:rsidR="000C1B21" w:rsidRDefault="000C1B21" w:rsidP="000C1B21">
            <w:pPr>
              <w:rPr>
                <w:lang w:val="es-GT"/>
              </w:rPr>
            </w:pPr>
            <w:r>
              <w:rPr>
                <w:noProof/>
                <w:lang w:val="es-GT" w:eastAsia="es-GT"/>
              </w:rPr>
              <w:drawing>
                <wp:anchor distT="0" distB="0" distL="114300" distR="114300" simplePos="0" relativeHeight="251756032" behindDoc="0" locked="0" layoutInCell="1" allowOverlap="1" wp14:anchorId="176FFF77" wp14:editId="3EA83A3E">
                  <wp:simplePos x="0" y="0"/>
                  <wp:positionH relativeFrom="column">
                    <wp:posOffset>241299</wp:posOffset>
                  </wp:positionH>
                  <wp:positionV relativeFrom="paragraph">
                    <wp:posOffset>127636</wp:posOffset>
                  </wp:positionV>
                  <wp:extent cx="2524125" cy="1893094"/>
                  <wp:effectExtent l="57150" t="19050" r="123825" b="69056"/>
                  <wp:wrapNone/>
                  <wp:docPr id="56" name="55 Imagen" descr="Diapositi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JPG"/>
                          <pic:cNvPicPr/>
                        </pic:nvPicPr>
                        <pic:blipFill>
                          <a:blip r:embed="rId46"/>
                          <a:stretch>
                            <a:fillRect/>
                          </a:stretch>
                        </pic:blipFill>
                        <pic:spPr>
                          <a:xfrm>
                            <a:off x="0" y="0"/>
                            <a:ext cx="2524125" cy="1893094"/>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593D34" w14:paraId="372E3E22" w14:textId="77777777" w:rsidTr="000C1B21">
        <w:tc>
          <w:tcPr>
            <w:tcW w:w="4750" w:type="dxa"/>
          </w:tcPr>
          <w:p w14:paraId="6A81A046" w14:textId="77777777" w:rsidR="000C1B21" w:rsidRDefault="000C1B21" w:rsidP="000C1B21">
            <w:pPr>
              <w:rPr>
                <w:lang w:val="es-GT"/>
              </w:rPr>
            </w:pPr>
            <w:r>
              <w:rPr>
                <w:noProof/>
                <w:lang w:val="es-GT" w:eastAsia="es-GT"/>
              </w:rPr>
              <w:drawing>
                <wp:anchor distT="0" distB="0" distL="114300" distR="114300" simplePos="0" relativeHeight="251757056" behindDoc="0" locked="0" layoutInCell="1" allowOverlap="1" wp14:anchorId="56CF3756" wp14:editId="668ABDC6">
                  <wp:simplePos x="0" y="0"/>
                  <wp:positionH relativeFrom="column">
                    <wp:posOffset>57150</wp:posOffset>
                  </wp:positionH>
                  <wp:positionV relativeFrom="paragraph">
                    <wp:posOffset>120015</wp:posOffset>
                  </wp:positionV>
                  <wp:extent cx="2774315" cy="2080895"/>
                  <wp:effectExtent l="57150" t="19050" r="121285" b="71755"/>
                  <wp:wrapNone/>
                  <wp:docPr id="57" name="56 Imagen" descr="Diapositiv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3.JPG"/>
                          <pic:cNvPicPr/>
                        </pic:nvPicPr>
                        <pic:blipFill>
                          <a:blip r:embed="rId47"/>
                          <a:stretch>
                            <a:fillRect/>
                          </a:stretch>
                        </pic:blipFill>
                        <pic:spPr>
                          <a:xfrm>
                            <a:off x="0" y="0"/>
                            <a:ext cx="2774315" cy="208089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9EE855C" w14:textId="77777777" w:rsidR="000C1B21" w:rsidRDefault="000C1B21" w:rsidP="000C1B21">
            <w:pPr>
              <w:rPr>
                <w:lang w:val="es-GT"/>
              </w:rPr>
            </w:pPr>
          </w:p>
          <w:p w14:paraId="1E7ECB6D" w14:textId="77777777" w:rsidR="000C1B21" w:rsidRDefault="000C1B21" w:rsidP="000C1B21">
            <w:pPr>
              <w:rPr>
                <w:lang w:val="es-GT"/>
              </w:rPr>
            </w:pPr>
          </w:p>
          <w:p w14:paraId="014EE680" w14:textId="77777777" w:rsidR="000C1B21" w:rsidRDefault="000C1B21" w:rsidP="000C1B21">
            <w:pPr>
              <w:rPr>
                <w:lang w:val="es-GT"/>
              </w:rPr>
            </w:pPr>
          </w:p>
          <w:p w14:paraId="4AED5E11" w14:textId="77777777" w:rsidR="000C1B21" w:rsidRDefault="000C1B21" w:rsidP="000C1B21">
            <w:pPr>
              <w:rPr>
                <w:lang w:val="es-GT"/>
              </w:rPr>
            </w:pPr>
          </w:p>
          <w:p w14:paraId="0F3E9A68" w14:textId="77777777" w:rsidR="000C1B21" w:rsidRDefault="000C1B21" w:rsidP="000C1B21">
            <w:pPr>
              <w:rPr>
                <w:lang w:val="es-GT"/>
              </w:rPr>
            </w:pPr>
          </w:p>
          <w:p w14:paraId="6FB639C1" w14:textId="77777777" w:rsidR="000C1B21" w:rsidRDefault="000C1B21" w:rsidP="000C1B21">
            <w:pPr>
              <w:rPr>
                <w:lang w:val="es-GT"/>
              </w:rPr>
            </w:pPr>
          </w:p>
        </w:tc>
        <w:tc>
          <w:tcPr>
            <w:tcW w:w="4750" w:type="dxa"/>
          </w:tcPr>
          <w:p w14:paraId="3CD2A73C" w14:textId="77777777" w:rsidR="000C1B21" w:rsidRDefault="000C1B21" w:rsidP="000C1B21">
            <w:pPr>
              <w:rPr>
                <w:lang w:val="es-GT"/>
              </w:rPr>
            </w:pPr>
          </w:p>
          <w:p w14:paraId="78668807" w14:textId="77777777" w:rsidR="000C1B21" w:rsidRDefault="000C1B21" w:rsidP="000C1B21">
            <w:pPr>
              <w:rPr>
                <w:lang w:val="es-GT"/>
              </w:rPr>
            </w:pPr>
            <w:r>
              <w:rPr>
                <w:noProof/>
                <w:lang w:val="es-GT" w:eastAsia="es-GT"/>
              </w:rPr>
              <w:drawing>
                <wp:inline distT="0" distB="0" distL="0" distR="0" wp14:anchorId="739F4578" wp14:editId="4039060E">
                  <wp:extent cx="2628900" cy="2023745"/>
                  <wp:effectExtent l="57150" t="19050" r="114300" b="71755"/>
                  <wp:docPr id="58" name="57 Imagen" descr="Diapositiv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4.JPG"/>
                          <pic:cNvPicPr/>
                        </pic:nvPicPr>
                        <pic:blipFill>
                          <a:blip r:embed="rId48"/>
                          <a:stretch>
                            <a:fillRect/>
                          </a:stretch>
                        </pic:blipFill>
                        <pic:spPr>
                          <a:xfrm>
                            <a:off x="0" y="0"/>
                            <a:ext cx="2628900" cy="202374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107D6F94" w14:textId="77777777" w:rsidR="000C1B21" w:rsidRDefault="000C1B21" w:rsidP="000C1B21">
            <w:pPr>
              <w:rPr>
                <w:lang w:val="es-GT"/>
              </w:rPr>
            </w:pPr>
          </w:p>
        </w:tc>
      </w:tr>
      <w:tr w:rsidR="000C1B21" w:rsidRPr="00593D34" w14:paraId="34B9C4C7" w14:textId="77777777" w:rsidTr="000C1B21">
        <w:tc>
          <w:tcPr>
            <w:tcW w:w="4750" w:type="dxa"/>
          </w:tcPr>
          <w:p w14:paraId="04126F21" w14:textId="77777777" w:rsidR="000C1B21" w:rsidRDefault="000C1B21" w:rsidP="000C1B21">
            <w:pPr>
              <w:rPr>
                <w:lang w:val="es-GT"/>
              </w:rPr>
            </w:pPr>
          </w:p>
          <w:p w14:paraId="523DF11F" w14:textId="77777777" w:rsidR="000C1B21" w:rsidRDefault="000C1B21" w:rsidP="000C1B21">
            <w:pPr>
              <w:rPr>
                <w:lang w:val="es-GT"/>
              </w:rPr>
            </w:pPr>
            <w:r>
              <w:rPr>
                <w:noProof/>
                <w:lang w:val="es-GT" w:eastAsia="es-GT"/>
              </w:rPr>
              <w:drawing>
                <wp:anchor distT="0" distB="0" distL="114300" distR="114300" simplePos="0" relativeHeight="251758080" behindDoc="0" locked="0" layoutInCell="1" allowOverlap="1" wp14:anchorId="66AA0B7E" wp14:editId="2487DAC2">
                  <wp:simplePos x="0" y="0"/>
                  <wp:positionH relativeFrom="column">
                    <wp:posOffset>202565</wp:posOffset>
                  </wp:positionH>
                  <wp:positionV relativeFrom="paragraph">
                    <wp:posOffset>60325</wp:posOffset>
                  </wp:positionV>
                  <wp:extent cx="2590800" cy="2124075"/>
                  <wp:effectExtent l="57150" t="19050" r="114300" b="85725"/>
                  <wp:wrapNone/>
                  <wp:docPr id="60" name="58 Imagen" descr="Diapositiv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5.JPG"/>
                          <pic:cNvPicPr/>
                        </pic:nvPicPr>
                        <pic:blipFill>
                          <a:blip r:embed="rId49"/>
                          <a:stretch>
                            <a:fillRect/>
                          </a:stretch>
                        </pic:blipFill>
                        <pic:spPr>
                          <a:xfrm>
                            <a:off x="0" y="0"/>
                            <a:ext cx="2590800" cy="21240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2D580B94" w14:textId="77777777" w:rsidR="000C1B21" w:rsidRDefault="000C1B21" w:rsidP="000C1B21">
            <w:pPr>
              <w:rPr>
                <w:lang w:val="es-GT"/>
              </w:rPr>
            </w:pPr>
          </w:p>
          <w:p w14:paraId="25C0F406" w14:textId="77777777" w:rsidR="000C1B21" w:rsidRDefault="000C1B21" w:rsidP="000C1B21">
            <w:pPr>
              <w:rPr>
                <w:lang w:val="es-GT"/>
              </w:rPr>
            </w:pPr>
          </w:p>
          <w:p w14:paraId="765E5A0D" w14:textId="77777777" w:rsidR="000C1B21" w:rsidRDefault="000C1B21" w:rsidP="000C1B21">
            <w:pPr>
              <w:rPr>
                <w:lang w:val="es-GT"/>
              </w:rPr>
            </w:pPr>
          </w:p>
          <w:p w14:paraId="1CB196B1" w14:textId="77777777" w:rsidR="000C1B21" w:rsidRDefault="000C1B21" w:rsidP="000C1B21">
            <w:pPr>
              <w:rPr>
                <w:lang w:val="es-GT"/>
              </w:rPr>
            </w:pPr>
          </w:p>
          <w:p w14:paraId="63EEC26A" w14:textId="77777777" w:rsidR="000C1B21" w:rsidRDefault="000C1B21" w:rsidP="000C1B21">
            <w:pPr>
              <w:rPr>
                <w:lang w:val="es-GT"/>
              </w:rPr>
            </w:pPr>
          </w:p>
          <w:p w14:paraId="59A54C99" w14:textId="77777777" w:rsidR="000C1B21" w:rsidRDefault="000C1B21" w:rsidP="000C1B21">
            <w:pPr>
              <w:rPr>
                <w:lang w:val="es-GT"/>
              </w:rPr>
            </w:pPr>
          </w:p>
          <w:p w14:paraId="35787F98" w14:textId="77777777" w:rsidR="000C1B21" w:rsidRDefault="000C1B21" w:rsidP="000C1B21">
            <w:pPr>
              <w:rPr>
                <w:lang w:val="es-GT"/>
              </w:rPr>
            </w:pPr>
          </w:p>
          <w:p w14:paraId="6AC3C747" w14:textId="77777777" w:rsidR="000C1B21" w:rsidRDefault="000C1B21" w:rsidP="000C1B21">
            <w:pPr>
              <w:rPr>
                <w:lang w:val="es-GT"/>
              </w:rPr>
            </w:pPr>
          </w:p>
          <w:p w14:paraId="73C0DF8F" w14:textId="77777777" w:rsidR="000C1B21" w:rsidRDefault="000C1B21" w:rsidP="000C1B21">
            <w:pPr>
              <w:rPr>
                <w:lang w:val="es-GT"/>
              </w:rPr>
            </w:pPr>
          </w:p>
          <w:p w14:paraId="494D58F3" w14:textId="77777777" w:rsidR="000C1B21" w:rsidRDefault="000C1B21" w:rsidP="000C1B21">
            <w:pPr>
              <w:rPr>
                <w:lang w:val="es-GT"/>
              </w:rPr>
            </w:pPr>
          </w:p>
          <w:p w14:paraId="375A409D" w14:textId="77777777" w:rsidR="000C1B21" w:rsidRDefault="000C1B21" w:rsidP="000C1B21">
            <w:pPr>
              <w:rPr>
                <w:lang w:val="es-GT"/>
              </w:rPr>
            </w:pPr>
          </w:p>
          <w:p w14:paraId="1C6D94D0" w14:textId="77777777" w:rsidR="000C1B21" w:rsidRDefault="000C1B21" w:rsidP="000C1B21">
            <w:pPr>
              <w:rPr>
                <w:lang w:val="es-GT"/>
              </w:rPr>
            </w:pPr>
          </w:p>
          <w:p w14:paraId="32F2B7DF" w14:textId="77777777" w:rsidR="000C1B21" w:rsidRDefault="000C1B21" w:rsidP="000C1B21">
            <w:pPr>
              <w:rPr>
                <w:lang w:val="es-GT"/>
              </w:rPr>
            </w:pPr>
          </w:p>
        </w:tc>
        <w:tc>
          <w:tcPr>
            <w:tcW w:w="4750" w:type="dxa"/>
          </w:tcPr>
          <w:p w14:paraId="2484A45B" w14:textId="77777777" w:rsidR="000C1B21" w:rsidRDefault="000C1B21" w:rsidP="000C1B21">
            <w:pPr>
              <w:rPr>
                <w:lang w:val="es-GT"/>
              </w:rPr>
            </w:pPr>
          </w:p>
          <w:p w14:paraId="0FA1EF55" w14:textId="77777777" w:rsidR="000C1B21" w:rsidRDefault="000C1B21" w:rsidP="000C1B21">
            <w:pPr>
              <w:rPr>
                <w:lang w:val="es-GT"/>
              </w:rPr>
            </w:pPr>
            <w:r>
              <w:rPr>
                <w:noProof/>
                <w:lang w:val="es-GT" w:eastAsia="es-GT"/>
              </w:rPr>
              <w:drawing>
                <wp:anchor distT="0" distB="0" distL="114300" distR="114300" simplePos="0" relativeHeight="251759104" behindDoc="0" locked="0" layoutInCell="1" allowOverlap="1" wp14:anchorId="0AE0133B" wp14:editId="514E6E3D">
                  <wp:simplePos x="0" y="0"/>
                  <wp:positionH relativeFrom="column">
                    <wp:posOffset>136525</wp:posOffset>
                  </wp:positionH>
                  <wp:positionV relativeFrom="paragraph">
                    <wp:posOffset>88900</wp:posOffset>
                  </wp:positionV>
                  <wp:extent cx="2632710" cy="2076450"/>
                  <wp:effectExtent l="57150" t="19050" r="110490" b="76200"/>
                  <wp:wrapNone/>
                  <wp:docPr id="61" name="60 Imagen" descr="Diapositiv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6.JPG"/>
                          <pic:cNvPicPr/>
                        </pic:nvPicPr>
                        <pic:blipFill>
                          <a:blip r:embed="rId50"/>
                          <a:stretch>
                            <a:fillRect/>
                          </a:stretch>
                        </pic:blipFill>
                        <pic:spPr>
                          <a:xfrm>
                            <a:off x="0" y="0"/>
                            <a:ext cx="2632710" cy="20764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5267532A" w14:textId="77777777" w:rsidR="000C1B21" w:rsidRDefault="000C1B21" w:rsidP="000C1B21">
            <w:pPr>
              <w:rPr>
                <w:lang w:val="es-GT"/>
              </w:rPr>
            </w:pPr>
          </w:p>
          <w:p w14:paraId="60EE5071" w14:textId="77777777" w:rsidR="000C1B21" w:rsidRDefault="000C1B21" w:rsidP="000C1B21">
            <w:pPr>
              <w:rPr>
                <w:lang w:val="es-GT"/>
              </w:rPr>
            </w:pPr>
          </w:p>
          <w:p w14:paraId="3190E541" w14:textId="77777777" w:rsidR="000C1B21" w:rsidRDefault="000C1B21" w:rsidP="000C1B21">
            <w:pPr>
              <w:rPr>
                <w:lang w:val="es-GT"/>
              </w:rPr>
            </w:pPr>
          </w:p>
          <w:p w14:paraId="1EB7BF2A" w14:textId="77777777" w:rsidR="000C1B21" w:rsidRDefault="000C1B21" w:rsidP="000C1B21">
            <w:pPr>
              <w:rPr>
                <w:lang w:val="es-GT"/>
              </w:rPr>
            </w:pPr>
          </w:p>
          <w:p w14:paraId="0A2D6BDA" w14:textId="77777777" w:rsidR="000C1B21" w:rsidRDefault="000C1B21" w:rsidP="000C1B21">
            <w:pPr>
              <w:rPr>
                <w:lang w:val="es-GT"/>
              </w:rPr>
            </w:pPr>
          </w:p>
          <w:p w14:paraId="0B8F4983" w14:textId="77777777" w:rsidR="000C1B21" w:rsidRDefault="000C1B21" w:rsidP="000C1B21">
            <w:pPr>
              <w:rPr>
                <w:lang w:val="es-GT"/>
              </w:rPr>
            </w:pPr>
          </w:p>
          <w:p w14:paraId="1303ECBA" w14:textId="77777777" w:rsidR="000C1B21" w:rsidRDefault="000C1B21" w:rsidP="000C1B21">
            <w:pPr>
              <w:rPr>
                <w:lang w:val="es-GT"/>
              </w:rPr>
            </w:pPr>
          </w:p>
          <w:p w14:paraId="189D4FA6" w14:textId="77777777" w:rsidR="000C1B21" w:rsidRDefault="000C1B21" w:rsidP="000C1B21">
            <w:pPr>
              <w:rPr>
                <w:lang w:val="es-GT"/>
              </w:rPr>
            </w:pPr>
          </w:p>
          <w:p w14:paraId="66054FFF" w14:textId="77777777" w:rsidR="000C1B21" w:rsidRDefault="000C1B21" w:rsidP="000C1B21">
            <w:pPr>
              <w:rPr>
                <w:lang w:val="es-GT"/>
              </w:rPr>
            </w:pPr>
          </w:p>
          <w:p w14:paraId="74DAC86B" w14:textId="77777777" w:rsidR="000C1B21" w:rsidRDefault="000C1B21" w:rsidP="000C1B21">
            <w:pPr>
              <w:rPr>
                <w:lang w:val="es-GT"/>
              </w:rPr>
            </w:pPr>
          </w:p>
          <w:p w14:paraId="0847A876" w14:textId="77777777" w:rsidR="000C1B21" w:rsidRDefault="000C1B21" w:rsidP="000C1B21">
            <w:pPr>
              <w:rPr>
                <w:lang w:val="es-GT"/>
              </w:rPr>
            </w:pPr>
          </w:p>
          <w:p w14:paraId="40166672" w14:textId="77777777" w:rsidR="000C1B21" w:rsidRDefault="000C1B21" w:rsidP="000C1B21">
            <w:pPr>
              <w:rPr>
                <w:lang w:val="es-GT"/>
              </w:rPr>
            </w:pPr>
          </w:p>
          <w:p w14:paraId="36650A5E" w14:textId="77777777" w:rsidR="000C1B21" w:rsidRDefault="000C1B21" w:rsidP="000C1B21">
            <w:pPr>
              <w:rPr>
                <w:lang w:val="es-GT"/>
              </w:rPr>
            </w:pPr>
          </w:p>
          <w:p w14:paraId="5D4B81A7" w14:textId="77777777" w:rsidR="000C1B21" w:rsidRDefault="000C1B21" w:rsidP="000C1B21">
            <w:pPr>
              <w:rPr>
                <w:lang w:val="es-GT"/>
              </w:rPr>
            </w:pPr>
          </w:p>
        </w:tc>
      </w:tr>
    </w:tbl>
    <w:p w14:paraId="133F7157" w14:textId="77777777" w:rsidR="000C1B21" w:rsidRDefault="000C1B21" w:rsidP="000C1B21">
      <w:pPr>
        <w:jc w:val="right"/>
        <w:rPr>
          <w:sz w:val="20"/>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613"/>
      </w:tblGrid>
      <w:tr w:rsidR="000C1B21" w:rsidRPr="00593D34" w14:paraId="005AECFF" w14:textId="77777777" w:rsidTr="000C1B21">
        <w:tc>
          <w:tcPr>
            <w:tcW w:w="4750" w:type="dxa"/>
          </w:tcPr>
          <w:p w14:paraId="03EBE2D0" w14:textId="77777777" w:rsidR="000C1B21" w:rsidRDefault="000C1B21" w:rsidP="000C1B21">
            <w:pPr>
              <w:rPr>
                <w:lang w:val="es-GT"/>
              </w:rPr>
            </w:pPr>
          </w:p>
          <w:p w14:paraId="0B68EEA0" w14:textId="77777777" w:rsidR="000C1B21" w:rsidRDefault="000C1B21" w:rsidP="000C1B21">
            <w:pPr>
              <w:rPr>
                <w:lang w:val="es-GT"/>
              </w:rPr>
            </w:pPr>
          </w:p>
          <w:p w14:paraId="53973848" w14:textId="77777777" w:rsidR="000C1B21" w:rsidRDefault="000C1B21" w:rsidP="000C1B21">
            <w:pPr>
              <w:rPr>
                <w:lang w:val="es-GT"/>
              </w:rPr>
            </w:pPr>
            <w:r>
              <w:rPr>
                <w:noProof/>
                <w:lang w:val="es-GT" w:eastAsia="es-GT"/>
              </w:rPr>
              <w:lastRenderedPageBreak/>
              <w:drawing>
                <wp:inline distT="0" distB="0" distL="0" distR="0" wp14:anchorId="48E7EFA7" wp14:editId="04E1BD2D">
                  <wp:extent cx="2654300" cy="1990725"/>
                  <wp:effectExtent l="57150" t="19050" r="107950" b="85725"/>
                  <wp:docPr id="74" name="73 Imagen" descr="Diapositiv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7.JPG"/>
                          <pic:cNvPicPr/>
                        </pic:nvPicPr>
                        <pic:blipFill>
                          <a:blip r:embed="rId51"/>
                          <a:stretch>
                            <a:fillRect/>
                          </a:stretch>
                        </pic:blipFill>
                        <pic:spPr>
                          <a:xfrm>
                            <a:off x="0" y="0"/>
                            <a:ext cx="2654300" cy="19907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tc>
        <w:tc>
          <w:tcPr>
            <w:tcW w:w="4750" w:type="dxa"/>
          </w:tcPr>
          <w:p w14:paraId="6B56F8EC" w14:textId="77777777" w:rsidR="000C1B21" w:rsidRDefault="000C1B21" w:rsidP="000C1B21">
            <w:pPr>
              <w:rPr>
                <w:lang w:val="es-GT"/>
              </w:rPr>
            </w:pPr>
          </w:p>
          <w:p w14:paraId="02985C9D" w14:textId="77777777" w:rsidR="000C1B21" w:rsidRDefault="000C1B21" w:rsidP="000C1B21">
            <w:pPr>
              <w:rPr>
                <w:lang w:val="es-GT"/>
              </w:rPr>
            </w:pPr>
          </w:p>
          <w:p w14:paraId="2A25B5A6" w14:textId="77777777" w:rsidR="000C1B21" w:rsidRDefault="000C1B21" w:rsidP="000C1B21">
            <w:pPr>
              <w:rPr>
                <w:lang w:val="es-GT"/>
              </w:rPr>
            </w:pPr>
            <w:r>
              <w:rPr>
                <w:noProof/>
                <w:lang w:val="es-GT" w:eastAsia="es-GT"/>
              </w:rPr>
              <w:lastRenderedPageBreak/>
              <w:drawing>
                <wp:anchor distT="0" distB="0" distL="114300" distR="114300" simplePos="0" relativeHeight="251760128" behindDoc="0" locked="0" layoutInCell="1" allowOverlap="1" wp14:anchorId="63232337" wp14:editId="560AD3D7">
                  <wp:simplePos x="0" y="0"/>
                  <wp:positionH relativeFrom="column">
                    <wp:posOffset>69849</wp:posOffset>
                  </wp:positionH>
                  <wp:positionV relativeFrom="paragraph">
                    <wp:posOffset>15240</wp:posOffset>
                  </wp:positionV>
                  <wp:extent cx="2797175" cy="1990725"/>
                  <wp:effectExtent l="57150" t="19050" r="117475" b="85725"/>
                  <wp:wrapNone/>
                  <wp:docPr id="75" name="74 Imagen" descr="Diapositiv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8.JPG"/>
                          <pic:cNvPicPr/>
                        </pic:nvPicPr>
                        <pic:blipFill>
                          <a:blip r:embed="rId52"/>
                          <a:stretch>
                            <a:fillRect/>
                          </a:stretch>
                        </pic:blipFill>
                        <pic:spPr>
                          <a:xfrm>
                            <a:off x="0" y="0"/>
                            <a:ext cx="2797175" cy="19907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3B66725" w14:textId="77777777" w:rsidR="000C1B21" w:rsidRDefault="000C1B21" w:rsidP="000C1B21">
            <w:pPr>
              <w:rPr>
                <w:lang w:val="es-GT"/>
              </w:rPr>
            </w:pPr>
          </w:p>
          <w:p w14:paraId="079FA5A6" w14:textId="77777777" w:rsidR="000C1B21" w:rsidRDefault="000C1B21" w:rsidP="000C1B21">
            <w:pPr>
              <w:rPr>
                <w:lang w:val="es-GT"/>
              </w:rPr>
            </w:pPr>
          </w:p>
          <w:p w14:paraId="12A2956B" w14:textId="77777777" w:rsidR="000C1B21" w:rsidRDefault="000C1B21" w:rsidP="000C1B21">
            <w:pPr>
              <w:rPr>
                <w:lang w:val="es-GT"/>
              </w:rPr>
            </w:pPr>
          </w:p>
          <w:p w14:paraId="024AE19F" w14:textId="77777777" w:rsidR="000C1B21" w:rsidRDefault="000C1B21" w:rsidP="000C1B21">
            <w:pPr>
              <w:rPr>
                <w:lang w:val="es-GT"/>
              </w:rPr>
            </w:pPr>
          </w:p>
          <w:p w14:paraId="0DBE49A3" w14:textId="77777777" w:rsidR="000C1B21" w:rsidRDefault="000C1B21" w:rsidP="000C1B21">
            <w:pPr>
              <w:rPr>
                <w:lang w:val="es-GT"/>
              </w:rPr>
            </w:pPr>
          </w:p>
          <w:p w14:paraId="581BA086" w14:textId="77777777" w:rsidR="000C1B21" w:rsidRDefault="000C1B21" w:rsidP="000C1B21">
            <w:pPr>
              <w:rPr>
                <w:lang w:val="es-GT"/>
              </w:rPr>
            </w:pPr>
          </w:p>
          <w:p w14:paraId="36EA08E6" w14:textId="77777777" w:rsidR="000C1B21" w:rsidRDefault="000C1B21" w:rsidP="000C1B21">
            <w:pPr>
              <w:rPr>
                <w:lang w:val="es-GT"/>
              </w:rPr>
            </w:pPr>
          </w:p>
          <w:p w14:paraId="4B643FB0" w14:textId="77777777" w:rsidR="000C1B21" w:rsidRDefault="000C1B21" w:rsidP="000C1B21">
            <w:pPr>
              <w:rPr>
                <w:lang w:val="es-GT"/>
              </w:rPr>
            </w:pPr>
          </w:p>
          <w:p w14:paraId="5FEC1E80" w14:textId="77777777" w:rsidR="000C1B21" w:rsidRDefault="000C1B21" w:rsidP="000C1B21">
            <w:pPr>
              <w:rPr>
                <w:lang w:val="es-GT"/>
              </w:rPr>
            </w:pPr>
          </w:p>
        </w:tc>
      </w:tr>
      <w:tr w:rsidR="000C1B21" w:rsidRPr="00593D34" w14:paraId="04ABA876" w14:textId="77777777" w:rsidTr="000C1B21">
        <w:tc>
          <w:tcPr>
            <w:tcW w:w="4750" w:type="dxa"/>
          </w:tcPr>
          <w:p w14:paraId="3B42939B" w14:textId="77777777" w:rsidR="000C1B21" w:rsidRDefault="000C1B21" w:rsidP="000C1B21">
            <w:pPr>
              <w:rPr>
                <w:lang w:val="es-GT"/>
              </w:rPr>
            </w:pPr>
            <w:r>
              <w:rPr>
                <w:noProof/>
                <w:lang w:val="es-GT" w:eastAsia="es-GT"/>
              </w:rPr>
              <w:lastRenderedPageBreak/>
              <w:drawing>
                <wp:anchor distT="0" distB="0" distL="114300" distR="114300" simplePos="0" relativeHeight="251761152" behindDoc="0" locked="0" layoutInCell="1" allowOverlap="1" wp14:anchorId="786DB74B" wp14:editId="241DB06F">
                  <wp:simplePos x="0" y="0"/>
                  <wp:positionH relativeFrom="column">
                    <wp:posOffset>57150</wp:posOffset>
                  </wp:positionH>
                  <wp:positionV relativeFrom="paragraph">
                    <wp:posOffset>113665</wp:posOffset>
                  </wp:positionV>
                  <wp:extent cx="2733675" cy="2019300"/>
                  <wp:effectExtent l="57150" t="19050" r="123825" b="76200"/>
                  <wp:wrapNone/>
                  <wp:docPr id="76" name="75 Imagen" descr="Diapositiv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9.JPG"/>
                          <pic:cNvPicPr/>
                        </pic:nvPicPr>
                        <pic:blipFill>
                          <a:blip r:embed="rId53"/>
                          <a:stretch>
                            <a:fillRect/>
                          </a:stretch>
                        </pic:blipFill>
                        <pic:spPr>
                          <a:xfrm>
                            <a:off x="0" y="0"/>
                            <a:ext cx="2733675" cy="20193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750" w:type="dxa"/>
          </w:tcPr>
          <w:p w14:paraId="04257828" w14:textId="77777777" w:rsidR="000C1B21" w:rsidRDefault="000C1B21" w:rsidP="000C1B21">
            <w:pPr>
              <w:rPr>
                <w:lang w:val="es-GT"/>
              </w:rPr>
            </w:pPr>
          </w:p>
          <w:p w14:paraId="2C7F460A" w14:textId="77777777" w:rsidR="000C1B21" w:rsidRDefault="000C1B21" w:rsidP="000C1B21">
            <w:pPr>
              <w:rPr>
                <w:lang w:val="es-GT"/>
              </w:rPr>
            </w:pPr>
            <w:r>
              <w:rPr>
                <w:noProof/>
                <w:lang w:val="es-GT" w:eastAsia="es-GT"/>
              </w:rPr>
              <w:drawing>
                <wp:anchor distT="0" distB="0" distL="114300" distR="114300" simplePos="0" relativeHeight="251762176" behindDoc="0" locked="0" layoutInCell="1" allowOverlap="1" wp14:anchorId="2206534A" wp14:editId="67B603DD">
                  <wp:simplePos x="0" y="0"/>
                  <wp:positionH relativeFrom="column">
                    <wp:posOffset>69850</wp:posOffset>
                  </wp:positionH>
                  <wp:positionV relativeFrom="paragraph">
                    <wp:posOffset>19685</wp:posOffset>
                  </wp:positionV>
                  <wp:extent cx="2797175" cy="2009775"/>
                  <wp:effectExtent l="57150" t="19050" r="117475" b="85725"/>
                  <wp:wrapNone/>
                  <wp:docPr id="77" name="76 Imagen" descr="Diapositiv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0.JPG"/>
                          <pic:cNvPicPr/>
                        </pic:nvPicPr>
                        <pic:blipFill>
                          <a:blip r:embed="rId54"/>
                          <a:stretch>
                            <a:fillRect/>
                          </a:stretch>
                        </pic:blipFill>
                        <pic:spPr>
                          <a:xfrm>
                            <a:off x="0" y="0"/>
                            <a:ext cx="2797175" cy="20097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29AEA741" w14:textId="77777777" w:rsidR="000C1B21" w:rsidRDefault="000C1B21" w:rsidP="000C1B21">
            <w:pPr>
              <w:rPr>
                <w:lang w:val="es-GT"/>
              </w:rPr>
            </w:pPr>
          </w:p>
          <w:p w14:paraId="2C53363E" w14:textId="77777777" w:rsidR="000C1B21" w:rsidRDefault="000C1B21" w:rsidP="000C1B21">
            <w:pPr>
              <w:rPr>
                <w:lang w:val="es-GT"/>
              </w:rPr>
            </w:pPr>
          </w:p>
          <w:p w14:paraId="0F54A2E5" w14:textId="77777777" w:rsidR="000C1B21" w:rsidRDefault="000C1B21" w:rsidP="000C1B21">
            <w:pPr>
              <w:rPr>
                <w:lang w:val="es-GT"/>
              </w:rPr>
            </w:pPr>
          </w:p>
          <w:p w14:paraId="3CF9F1C6" w14:textId="77777777" w:rsidR="000C1B21" w:rsidRDefault="000C1B21" w:rsidP="000C1B21">
            <w:pPr>
              <w:rPr>
                <w:lang w:val="es-GT"/>
              </w:rPr>
            </w:pPr>
          </w:p>
          <w:p w14:paraId="5BBD16D0" w14:textId="77777777" w:rsidR="000C1B21" w:rsidRDefault="000C1B21" w:rsidP="000C1B21">
            <w:pPr>
              <w:rPr>
                <w:lang w:val="es-GT"/>
              </w:rPr>
            </w:pPr>
          </w:p>
          <w:p w14:paraId="00211A42" w14:textId="77777777" w:rsidR="000C1B21" w:rsidRDefault="000C1B21" w:rsidP="000C1B21">
            <w:pPr>
              <w:rPr>
                <w:lang w:val="es-GT"/>
              </w:rPr>
            </w:pPr>
          </w:p>
          <w:p w14:paraId="10F910A6" w14:textId="77777777" w:rsidR="000C1B21" w:rsidRDefault="000C1B21" w:rsidP="000C1B21">
            <w:pPr>
              <w:rPr>
                <w:lang w:val="es-GT"/>
              </w:rPr>
            </w:pPr>
          </w:p>
          <w:p w14:paraId="3E006C66" w14:textId="77777777" w:rsidR="000C1B21" w:rsidRDefault="000C1B21" w:rsidP="000C1B21">
            <w:pPr>
              <w:rPr>
                <w:lang w:val="es-GT"/>
              </w:rPr>
            </w:pPr>
          </w:p>
          <w:p w14:paraId="314B60D3" w14:textId="77777777" w:rsidR="000C1B21" w:rsidRDefault="000C1B21" w:rsidP="000C1B21">
            <w:pPr>
              <w:rPr>
                <w:lang w:val="es-GT"/>
              </w:rPr>
            </w:pPr>
          </w:p>
          <w:p w14:paraId="33CE4D8E" w14:textId="77777777" w:rsidR="000C1B21" w:rsidRDefault="000C1B21" w:rsidP="000C1B21">
            <w:pPr>
              <w:rPr>
                <w:lang w:val="es-GT"/>
              </w:rPr>
            </w:pPr>
          </w:p>
          <w:p w14:paraId="0C81FE55" w14:textId="77777777" w:rsidR="000C1B21" w:rsidRDefault="000C1B21" w:rsidP="000C1B21">
            <w:pPr>
              <w:rPr>
                <w:lang w:val="es-GT"/>
              </w:rPr>
            </w:pPr>
          </w:p>
          <w:p w14:paraId="7206A9C4" w14:textId="77777777" w:rsidR="000C1B21" w:rsidRDefault="000C1B21" w:rsidP="000C1B21">
            <w:pPr>
              <w:rPr>
                <w:lang w:val="es-GT"/>
              </w:rPr>
            </w:pPr>
          </w:p>
        </w:tc>
      </w:tr>
      <w:tr w:rsidR="000C1B21" w:rsidRPr="00593D34" w14:paraId="112FA411" w14:textId="77777777" w:rsidTr="000C1B21">
        <w:tc>
          <w:tcPr>
            <w:tcW w:w="4750" w:type="dxa"/>
          </w:tcPr>
          <w:p w14:paraId="486A6BD7" w14:textId="77777777" w:rsidR="000C1B21" w:rsidRDefault="000C1B21" w:rsidP="000C1B21">
            <w:pPr>
              <w:rPr>
                <w:lang w:val="es-GT"/>
              </w:rPr>
            </w:pPr>
            <w:r>
              <w:rPr>
                <w:noProof/>
                <w:lang w:val="es-GT" w:eastAsia="es-GT"/>
              </w:rPr>
              <w:drawing>
                <wp:anchor distT="0" distB="0" distL="114300" distR="114300" simplePos="0" relativeHeight="251763200" behindDoc="0" locked="0" layoutInCell="1" allowOverlap="1" wp14:anchorId="4CBF2826" wp14:editId="5C74251A">
                  <wp:simplePos x="0" y="0"/>
                  <wp:positionH relativeFrom="column">
                    <wp:posOffset>-19050</wp:posOffset>
                  </wp:positionH>
                  <wp:positionV relativeFrom="paragraph">
                    <wp:posOffset>363220</wp:posOffset>
                  </wp:positionV>
                  <wp:extent cx="2886075" cy="2228850"/>
                  <wp:effectExtent l="57150" t="19050" r="123825" b="76200"/>
                  <wp:wrapNone/>
                  <wp:docPr id="78" name="77 Imagen" descr="Diapositiv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1.JPG"/>
                          <pic:cNvPicPr/>
                        </pic:nvPicPr>
                        <pic:blipFill>
                          <a:blip r:embed="rId55"/>
                          <a:stretch>
                            <a:fillRect/>
                          </a:stretch>
                        </pic:blipFill>
                        <pic:spPr>
                          <a:xfrm>
                            <a:off x="0" y="0"/>
                            <a:ext cx="2886075" cy="22288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750" w:type="dxa"/>
          </w:tcPr>
          <w:p w14:paraId="35B8010E" w14:textId="77777777" w:rsidR="000C1B21" w:rsidRDefault="000C1B21" w:rsidP="000C1B21">
            <w:pPr>
              <w:rPr>
                <w:lang w:val="es-GT"/>
              </w:rPr>
            </w:pPr>
          </w:p>
          <w:p w14:paraId="6F0D49C7" w14:textId="77777777" w:rsidR="000C1B21" w:rsidRDefault="000C1B21" w:rsidP="000C1B21">
            <w:pPr>
              <w:rPr>
                <w:lang w:val="es-GT"/>
              </w:rPr>
            </w:pPr>
          </w:p>
          <w:p w14:paraId="6BD4535F" w14:textId="77777777" w:rsidR="000C1B21" w:rsidRDefault="000C1B21" w:rsidP="000C1B21">
            <w:pPr>
              <w:rPr>
                <w:lang w:val="es-GT"/>
              </w:rPr>
            </w:pPr>
            <w:r>
              <w:rPr>
                <w:noProof/>
                <w:lang w:val="es-GT" w:eastAsia="es-GT"/>
              </w:rPr>
              <w:drawing>
                <wp:anchor distT="0" distB="0" distL="114300" distR="114300" simplePos="0" relativeHeight="251764224" behindDoc="0" locked="0" layoutInCell="1" allowOverlap="1" wp14:anchorId="6EC0347A" wp14:editId="5EAA2AF3">
                  <wp:simplePos x="0" y="0"/>
                  <wp:positionH relativeFrom="column">
                    <wp:posOffset>60325</wp:posOffset>
                  </wp:positionH>
                  <wp:positionV relativeFrom="paragraph">
                    <wp:posOffset>41910</wp:posOffset>
                  </wp:positionV>
                  <wp:extent cx="2806700" cy="2228850"/>
                  <wp:effectExtent l="57150" t="19050" r="107950" b="76200"/>
                  <wp:wrapNone/>
                  <wp:docPr id="79" name="78 Imagen" descr="Diapositiv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2.JPG"/>
                          <pic:cNvPicPr/>
                        </pic:nvPicPr>
                        <pic:blipFill>
                          <a:blip r:embed="rId56"/>
                          <a:stretch>
                            <a:fillRect/>
                          </a:stretch>
                        </pic:blipFill>
                        <pic:spPr>
                          <a:xfrm>
                            <a:off x="0" y="0"/>
                            <a:ext cx="2806700" cy="22288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4B8F5BEC" w14:textId="77777777" w:rsidR="000C1B21" w:rsidRDefault="000C1B21" w:rsidP="000C1B21">
            <w:pPr>
              <w:rPr>
                <w:lang w:val="es-GT"/>
              </w:rPr>
            </w:pPr>
          </w:p>
          <w:p w14:paraId="55C642AD" w14:textId="77777777" w:rsidR="000C1B21" w:rsidRDefault="000C1B21" w:rsidP="000C1B21">
            <w:pPr>
              <w:rPr>
                <w:lang w:val="es-GT"/>
              </w:rPr>
            </w:pPr>
          </w:p>
          <w:p w14:paraId="31F8CDCD" w14:textId="77777777" w:rsidR="000C1B21" w:rsidRDefault="000C1B21" w:rsidP="000C1B21">
            <w:pPr>
              <w:rPr>
                <w:lang w:val="es-GT"/>
              </w:rPr>
            </w:pPr>
          </w:p>
          <w:p w14:paraId="30FBFAFB" w14:textId="77777777" w:rsidR="000C1B21" w:rsidRDefault="000C1B21" w:rsidP="000C1B21">
            <w:pPr>
              <w:rPr>
                <w:lang w:val="es-GT"/>
              </w:rPr>
            </w:pPr>
          </w:p>
          <w:p w14:paraId="4DD829ED" w14:textId="77777777" w:rsidR="000C1B21" w:rsidRDefault="000C1B21" w:rsidP="000C1B21">
            <w:pPr>
              <w:rPr>
                <w:lang w:val="es-GT"/>
              </w:rPr>
            </w:pPr>
          </w:p>
          <w:p w14:paraId="78CD5285" w14:textId="77777777" w:rsidR="000C1B21" w:rsidRDefault="000C1B21" w:rsidP="000C1B21">
            <w:pPr>
              <w:rPr>
                <w:lang w:val="es-GT"/>
              </w:rPr>
            </w:pPr>
          </w:p>
          <w:p w14:paraId="77E3A7F5" w14:textId="77777777" w:rsidR="000C1B21" w:rsidRDefault="000C1B21" w:rsidP="000C1B21">
            <w:pPr>
              <w:rPr>
                <w:lang w:val="es-GT"/>
              </w:rPr>
            </w:pPr>
          </w:p>
          <w:p w14:paraId="73AF54B7" w14:textId="77777777" w:rsidR="000C1B21" w:rsidRDefault="000C1B21" w:rsidP="000C1B21">
            <w:pPr>
              <w:rPr>
                <w:lang w:val="es-GT"/>
              </w:rPr>
            </w:pPr>
          </w:p>
          <w:p w14:paraId="2851F448" w14:textId="77777777" w:rsidR="000C1B21" w:rsidRDefault="000C1B21" w:rsidP="000C1B21">
            <w:pPr>
              <w:rPr>
                <w:lang w:val="es-GT"/>
              </w:rPr>
            </w:pPr>
          </w:p>
          <w:p w14:paraId="6B15351C" w14:textId="77777777" w:rsidR="000C1B21" w:rsidRDefault="000C1B21" w:rsidP="000C1B21">
            <w:pPr>
              <w:rPr>
                <w:lang w:val="es-GT"/>
              </w:rPr>
            </w:pPr>
          </w:p>
          <w:p w14:paraId="27A373E7" w14:textId="77777777" w:rsidR="000C1B21" w:rsidRDefault="000C1B21" w:rsidP="000C1B21">
            <w:pPr>
              <w:rPr>
                <w:lang w:val="es-GT"/>
              </w:rPr>
            </w:pPr>
          </w:p>
          <w:p w14:paraId="44A21ACB" w14:textId="77777777" w:rsidR="000C1B21" w:rsidRDefault="000C1B21" w:rsidP="000C1B21">
            <w:pPr>
              <w:rPr>
                <w:lang w:val="es-GT"/>
              </w:rPr>
            </w:pPr>
          </w:p>
          <w:p w14:paraId="19EAA83A" w14:textId="77777777" w:rsidR="000C1B21" w:rsidRDefault="000C1B21" w:rsidP="000C1B21">
            <w:pPr>
              <w:rPr>
                <w:lang w:val="es-GT"/>
              </w:rPr>
            </w:pPr>
          </w:p>
          <w:p w14:paraId="5A4481AD" w14:textId="77777777" w:rsidR="000C1B21" w:rsidRDefault="000C1B21" w:rsidP="000C1B21">
            <w:pPr>
              <w:rPr>
                <w:lang w:val="es-GT"/>
              </w:rPr>
            </w:pPr>
          </w:p>
        </w:tc>
      </w:tr>
    </w:tbl>
    <w:p w14:paraId="37C51384" w14:textId="77777777" w:rsidR="000C1B21" w:rsidRDefault="000C1B21" w:rsidP="000C1B21">
      <w:pPr>
        <w:jc w:val="right"/>
        <w:rPr>
          <w:b/>
          <w:sz w:val="20"/>
          <w:lang w:val="es-GT"/>
        </w:rPr>
      </w:pPr>
    </w:p>
    <w:p w14:paraId="2D08F205" w14:textId="77777777" w:rsidR="003677FB" w:rsidRDefault="003677FB" w:rsidP="000C1B21">
      <w:pPr>
        <w:jc w:val="right"/>
        <w:rPr>
          <w:sz w:val="20"/>
          <w:lang w:val="es-GT"/>
        </w:rPr>
      </w:pPr>
    </w:p>
    <w:p w14:paraId="1E8A7F34" w14:textId="77777777" w:rsidR="000C1B21" w:rsidRDefault="000C1B21" w:rsidP="000C1B21">
      <w:pPr>
        <w:jc w:val="right"/>
        <w:rPr>
          <w:sz w:val="20"/>
          <w:lang w:val="es-GT"/>
        </w:rPr>
      </w:pPr>
    </w:p>
    <w:p w14:paraId="423EB5F9" w14:textId="77777777" w:rsidR="000C1B21" w:rsidRDefault="000C1B21" w:rsidP="000C1B21">
      <w:pPr>
        <w:jc w:val="right"/>
        <w:rPr>
          <w:sz w:val="20"/>
          <w:lang w:val="es-GT"/>
        </w:rPr>
      </w:pPr>
    </w:p>
    <w:p w14:paraId="7AD7E141" w14:textId="77777777" w:rsidR="000C1B21" w:rsidRDefault="000C1B21" w:rsidP="000C1B21">
      <w:pPr>
        <w:jc w:val="right"/>
        <w:rPr>
          <w:sz w:val="20"/>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494"/>
      </w:tblGrid>
      <w:tr w:rsidR="000C1B21" w:rsidRPr="00593D34" w14:paraId="59C987F0" w14:textId="77777777" w:rsidTr="000C1B21">
        <w:tc>
          <w:tcPr>
            <w:tcW w:w="4750" w:type="dxa"/>
          </w:tcPr>
          <w:p w14:paraId="46E9659C" w14:textId="77777777" w:rsidR="000C1B21" w:rsidRDefault="000C1B21" w:rsidP="000C1B21">
            <w:pPr>
              <w:rPr>
                <w:lang w:val="es-GT"/>
              </w:rPr>
            </w:pPr>
          </w:p>
          <w:p w14:paraId="02EBFA33" w14:textId="77777777" w:rsidR="000C1B21" w:rsidRDefault="000C1B21" w:rsidP="000C1B21">
            <w:pPr>
              <w:rPr>
                <w:lang w:val="es-GT"/>
              </w:rPr>
            </w:pPr>
            <w:r>
              <w:rPr>
                <w:noProof/>
                <w:lang w:val="es-GT" w:eastAsia="es-GT"/>
              </w:rPr>
              <w:lastRenderedPageBreak/>
              <w:drawing>
                <wp:anchor distT="0" distB="0" distL="114300" distR="114300" simplePos="0" relativeHeight="251766272" behindDoc="0" locked="0" layoutInCell="1" allowOverlap="1" wp14:anchorId="413E8538" wp14:editId="16898020">
                  <wp:simplePos x="0" y="0"/>
                  <wp:positionH relativeFrom="column">
                    <wp:posOffset>9525</wp:posOffset>
                  </wp:positionH>
                  <wp:positionV relativeFrom="paragraph">
                    <wp:posOffset>80645</wp:posOffset>
                  </wp:positionV>
                  <wp:extent cx="2781300" cy="1914525"/>
                  <wp:effectExtent l="57150" t="19050" r="114300" b="85725"/>
                  <wp:wrapNone/>
                  <wp:docPr id="80" name="79 Imagen" descr="Diapositiv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3.JPG"/>
                          <pic:cNvPicPr/>
                        </pic:nvPicPr>
                        <pic:blipFill>
                          <a:blip r:embed="rId57"/>
                          <a:stretch>
                            <a:fillRect/>
                          </a:stretch>
                        </pic:blipFill>
                        <pic:spPr>
                          <a:xfrm>
                            <a:off x="0" y="0"/>
                            <a:ext cx="2781300" cy="19145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31EA38EA" w14:textId="77777777" w:rsidR="000C1B21" w:rsidRDefault="000C1B21" w:rsidP="000C1B21">
            <w:pPr>
              <w:rPr>
                <w:lang w:val="es-GT"/>
              </w:rPr>
            </w:pPr>
          </w:p>
          <w:p w14:paraId="0196404E" w14:textId="77777777" w:rsidR="000C1B21" w:rsidRDefault="000C1B21" w:rsidP="000C1B21">
            <w:pPr>
              <w:rPr>
                <w:lang w:val="es-GT"/>
              </w:rPr>
            </w:pPr>
          </w:p>
          <w:p w14:paraId="7C2DABE7" w14:textId="77777777" w:rsidR="000C1B21" w:rsidRDefault="000C1B21" w:rsidP="000C1B21">
            <w:pPr>
              <w:rPr>
                <w:lang w:val="es-GT"/>
              </w:rPr>
            </w:pPr>
          </w:p>
          <w:p w14:paraId="7F28A644" w14:textId="77777777" w:rsidR="000C1B21" w:rsidRDefault="000C1B21" w:rsidP="000C1B21">
            <w:pPr>
              <w:rPr>
                <w:lang w:val="es-GT"/>
              </w:rPr>
            </w:pPr>
          </w:p>
          <w:p w14:paraId="557F72EA" w14:textId="77777777" w:rsidR="000C1B21" w:rsidRDefault="000C1B21" w:rsidP="000C1B21">
            <w:pPr>
              <w:rPr>
                <w:lang w:val="es-GT"/>
              </w:rPr>
            </w:pPr>
          </w:p>
          <w:p w14:paraId="156870B9" w14:textId="77777777" w:rsidR="000C1B21" w:rsidRDefault="000C1B21" w:rsidP="000C1B21">
            <w:pPr>
              <w:rPr>
                <w:lang w:val="es-GT"/>
              </w:rPr>
            </w:pPr>
          </w:p>
        </w:tc>
        <w:tc>
          <w:tcPr>
            <w:tcW w:w="4750" w:type="dxa"/>
          </w:tcPr>
          <w:p w14:paraId="62B92A65" w14:textId="77777777" w:rsidR="000C1B21" w:rsidRDefault="000C1B21" w:rsidP="000C1B21">
            <w:pPr>
              <w:rPr>
                <w:lang w:val="es-GT"/>
              </w:rPr>
            </w:pPr>
          </w:p>
          <w:p w14:paraId="749C3F94" w14:textId="77777777" w:rsidR="000C1B21" w:rsidRDefault="000C1B21" w:rsidP="000C1B21">
            <w:pPr>
              <w:rPr>
                <w:lang w:val="es-GT"/>
              </w:rPr>
            </w:pPr>
            <w:r>
              <w:rPr>
                <w:noProof/>
                <w:lang w:val="es-GT" w:eastAsia="es-GT"/>
              </w:rPr>
              <w:lastRenderedPageBreak/>
              <w:drawing>
                <wp:anchor distT="0" distB="0" distL="114300" distR="114300" simplePos="0" relativeHeight="251765248" behindDoc="0" locked="0" layoutInCell="1" allowOverlap="1" wp14:anchorId="340509BE" wp14:editId="405387C1">
                  <wp:simplePos x="0" y="0"/>
                  <wp:positionH relativeFrom="column">
                    <wp:posOffset>69850</wp:posOffset>
                  </wp:positionH>
                  <wp:positionV relativeFrom="paragraph">
                    <wp:posOffset>37465</wp:posOffset>
                  </wp:positionV>
                  <wp:extent cx="2609850" cy="1957705"/>
                  <wp:effectExtent l="57150" t="19050" r="114300" b="80645"/>
                  <wp:wrapNone/>
                  <wp:docPr id="81" name="80 Imagen" descr="Diapositiv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4.JPG"/>
                          <pic:cNvPicPr/>
                        </pic:nvPicPr>
                        <pic:blipFill>
                          <a:blip r:embed="rId58"/>
                          <a:stretch>
                            <a:fillRect/>
                          </a:stretch>
                        </pic:blipFill>
                        <pic:spPr>
                          <a:xfrm>
                            <a:off x="0" y="0"/>
                            <a:ext cx="2609850" cy="195770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293FF745" w14:textId="77777777" w:rsidR="000C1B21" w:rsidRDefault="000C1B21" w:rsidP="000C1B21">
            <w:pPr>
              <w:rPr>
                <w:lang w:val="es-GT"/>
              </w:rPr>
            </w:pPr>
          </w:p>
          <w:p w14:paraId="15FDD821" w14:textId="77777777" w:rsidR="000C1B21" w:rsidRDefault="000C1B21" w:rsidP="000C1B21">
            <w:pPr>
              <w:rPr>
                <w:lang w:val="es-GT"/>
              </w:rPr>
            </w:pPr>
          </w:p>
          <w:p w14:paraId="46591718" w14:textId="77777777" w:rsidR="000C1B21" w:rsidRDefault="000C1B21" w:rsidP="000C1B21">
            <w:pPr>
              <w:rPr>
                <w:lang w:val="es-GT"/>
              </w:rPr>
            </w:pPr>
          </w:p>
          <w:p w14:paraId="62D7DAE5" w14:textId="77777777" w:rsidR="000C1B21" w:rsidRDefault="000C1B21" w:rsidP="000C1B21">
            <w:pPr>
              <w:rPr>
                <w:lang w:val="es-GT"/>
              </w:rPr>
            </w:pPr>
          </w:p>
          <w:p w14:paraId="0DF5619B" w14:textId="77777777" w:rsidR="000C1B21" w:rsidRDefault="000C1B21" w:rsidP="000C1B21">
            <w:pPr>
              <w:rPr>
                <w:lang w:val="es-GT"/>
              </w:rPr>
            </w:pPr>
          </w:p>
          <w:p w14:paraId="19AE25B1" w14:textId="77777777" w:rsidR="000C1B21" w:rsidRDefault="000C1B21" w:rsidP="000C1B21">
            <w:pPr>
              <w:rPr>
                <w:lang w:val="es-GT"/>
              </w:rPr>
            </w:pPr>
          </w:p>
          <w:p w14:paraId="48E8BB7C" w14:textId="77777777" w:rsidR="000C1B21" w:rsidRDefault="000C1B21" w:rsidP="000C1B21">
            <w:pPr>
              <w:rPr>
                <w:lang w:val="es-GT"/>
              </w:rPr>
            </w:pPr>
          </w:p>
          <w:p w14:paraId="236D6921" w14:textId="77777777" w:rsidR="000C1B21" w:rsidRDefault="000C1B21" w:rsidP="000C1B21">
            <w:pPr>
              <w:rPr>
                <w:lang w:val="es-GT"/>
              </w:rPr>
            </w:pPr>
          </w:p>
          <w:p w14:paraId="3766CBBD" w14:textId="77777777" w:rsidR="000C1B21" w:rsidRDefault="000C1B21" w:rsidP="000C1B21">
            <w:pPr>
              <w:rPr>
                <w:lang w:val="es-GT"/>
              </w:rPr>
            </w:pPr>
          </w:p>
          <w:p w14:paraId="7DA2E6B3" w14:textId="77777777" w:rsidR="000C1B21" w:rsidRDefault="000C1B21" w:rsidP="000C1B21">
            <w:pPr>
              <w:rPr>
                <w:lang w:val="es-GT"/>
              </w:rPr>
            </w:pPr>
          </w:p>
          <w:p w14:paraId="6D796772" w14:textId="77777777" w:rsidR="000C1B21" w:rsidRDefault="000C1B21" w:rsidP="000C1B21">
            <w:pPr>
              <w:rPr>
                <w:lang w:val="es-GT"/>
              </w:rPr>
            </w:pPr>
          </w:p>
          <w:p w14:paraId="65827B85" w14:textId="77777777" w:rsidR="000C1B21" w:rsidRDefault="000C1B21" w:rsidP="000C1B21">
            <w:pPr>
              <w:rPr>
                <w:lang w:val="es-GT"/>
              </w:rPr>
            </w:pPr>
          </w:p>
        </w:tc>
      </w:tr>
      <w:tr w:rsidR="000C1B21" w:rsidRPr="00593D34" w14:paraId="2BB1C86E" w14:textId="77777777" w:rsidTr="000C1B21">
        <w:tc>
          <w:tcPr>
            <w:tcW w:w="4750" w:type="dxa"/>
          </w:tcPr>
          <w:p w14:paraId="2370EE3C" w14:textId="77777777" w:rsidR="000C1B21" w:rsidRDefault="000C1B21" w:rsidP="000C1B21">
            <w:pPr>
              <w:rPr>
                <w:lang w:val="es-GT"/>
              </w:rPr>
            </w:pPr>
          </w:p>
          <w:p w14:paraId="3E704ACA" w14:textId="77777777" w:rsidR="000C1B21" w:rsidRDefault="000C1B21" w:rsidP="000C1B21">
            <w:pPr>
              <w:rPr>
                <w:lang w:val="es-GT"/>
              </w:rPr>
            </w:pPr>
          </w:p>
          <w:p w14:paraId="74F1FCCC" w14:textId="77777777" w:rsidR="000C1B21" w:rsidRDefault="000C1B21" w:rsidP="000C1B21">
            <w:pPr>
              <w:rPr>
                <w:lang w:val="es-GT"/>
              </w:rPr>
            </w:pPr>
          </w:p>
          <w:p w14:paraId="027C2103" w14:textId="77777777" w:rsidR="000C1B21" w:rsidRDefault="000C1B21" w:rsidP="000C1B21">
            <w:pPr>
              <w:rPr>
                <w:lang w:val="es-GT"/>
              </w:rPr>
            </w:pPr>
          </w:p>
          <w:p w14:paraId="6F0B3027" w14:textId="77777777" w:rsidR="000C1B21" w:rsidRDefault="000C1B21" w:rsidP="000C1B21">
            <w:pPr>
              <w:rPr>
                <w:lang w:val="es-GT"/>
              </w:rPr>
            </w:pPr>
          </w:p>
          <w:p w14:paraId="1B432DA0" w14:textId="77777777" w:rsidR="000C1B21" w:rsidRDefault="000C1B21" w:rsidP="000C1B21">
            <w:pPr>
              <w:rPr>
                <w:lang w:val="es-GT"/>
              </w:rPr>
            </w:pPr>
            <w:r>
              <w:rPr>
                <w:noProof/>
                <w:lang w:val="es-GT" w:eastAsia="es-GT"/>
              </w:rPr>
              <w:drawing>
                <wp:inline distT="0" distB="0" distL="0" distR="0" wp14:anchorId="5F8BC6C3" wp14:editId="105503E7">
                  <wp:extent cx="2771775" cy="2000250"/>
                  <wp:effectExtent l="57150" t="19050" r="123825" b="76200"/>
                  <wp:docPr id="82" name="81 Imagen" descr="Diapositiv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5.JPG"/>
                          <pic:cNvPicPr/>
                        </pic:nvPicPr>
                        <pic:blipFill>
                          <a:blip r:embed="rId59"/>
                          <a:stretch>
                            <a:fillRect/>
                          </a:stretch>
                        </pic:blipFill>
                        <pic:spPr>
                          <a:xfrm>
                            <a:off x="0" y="0"/>
                            <a:ext cx="2771775" cy="20002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7B3A1B6D" w14:textId="77777777" w:rsidR="000C1B21" w:rsidRDefault="000C1B21" w:rsidP="000C1B21">
            <w:pPr>
              <w:rPr>
                <w:lang w:val="es-GT"/>
              </w:rPr>
            </w:pPr>
          </w:p>
          <w:p w14:paraId="7F3B2FA9" w14:textId="77777777" w:rsidR="000C1B21" w:rsidRDefault="000C1B21" w:rsidP="000C1B21">
            <w:pPr>
              <w:rPr>
                <w:lang w:val="es-GT"/>
              </w:rPr>
            </w:pPr>
          </w:p>
          <w:p w14:paraId="1CA06B65" w14:textId="77777777" w:rsidR="000C1B21" w:rsidRDefault="000C1B21" w:rsidP="000C1B21">
            <w:pPr>
              <w:rPr>
                <w:lang w:val="es-GT"/>
              </w:rPr>
            </w:pPr>
          </w:p>
        </w:tc>
        <w:tc>
          <w:tcPr>
            <w:tcW w:w="4750" w:type="dxa"/>
          </w:tcPr>
          <w:p w14:paraId="5144C50D" w14:textId="77777777" w:rsidR="000C1B21" w:rsidRDefault="000C1B21" w:rsidP="000C1B21">
            <w:pPr>
              <w:rPr>
                <w:lang w:val="es-GT"/>
              </w:rPr>
            </w:pPr>
          </w:p>
          <w:p w14:paraId="564868E0" w14:textId="77777777" w:rsidR="000C1B21" w:rsidRDefault="000C1B21" w:rsidP="000C1B21">
            <w:pPr>
              <w:rPr>
                <w:lang w:val="es-GT"/>
              </w:rPr>
            </w:pPr>
          </w:p>
          <w:p w14:paraId="32EC3B75" w14:textId="77777777" w:rsidR="000C1B21" w:rsidRDefault="000C1B21" w:rsidP="000C1B21">
            <w:pPr>
              <w:rPr>
                <w:lang w:val="es-GT"/>
              </w:rPr>
            </w:pPr>
            <w:r>
              <w:rPr>
                <w:noProof/>
                <w:lang w:val="es-GT" w:eastAsia="es-GT"/>
              </w:rPr>
              <w:drawing>
                <wp:anchor distT="0" distB="0" distL="114300" distR="114300" simplePos="0" relativeHeight="251767296" behindDoc="0" locked="0" layoutInCell="1" allowOverlap="1" wp14:anchorId="28837F53" wp14:editId="57B854CA">
                  <wp:simplePos x="0" y="0"/>
                  <wp:positionH relativeFrom="column">
                    <wp:posOffset>53340</wp:posOffset>
                  </wp:positionH>
                  <wp:positionV relativeFrom="paragraph">
                    <wp:posOffset>502920</wp:posOffset>
                  </wp:positionV>
                  <wp:extent cx="2733675" cy="1945640"/>
                  <wp:effectExtent l="57150" t="19050" r="123825" b="73660"/>
                  <wp:wrapNone/>
                  <wp:docPr id="83" name="82 Imagen" descr="Diapositiv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6.JPG"/>
                          <pic:cNvPicPr/>
                        </pic:nvPicPr>
                        <pic:blipFill>
                          <a:blip r:embed="rId60"/>
                          <a:stretch>
                            <a:fillRect/>
                          </a:stretch>
                        </pic:blipFill>
                        <pic:spPr>
                          <a:xfrm>
                            <a:off x="0" y="0"/>
                            <a:ext cx="2733675" cy="194564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593D34" w14:paraId="6AB471C1" w14:textId="77777777" w:rsidTr="000C1B21">
        <w:tc>
          <w:tcPr>
            <w:tcW w:w="4750" w:type="dxa"/>
          </w:tcPr>
          <w:p w14:paraId="5E62DE07" w14:textId="77777777" w:rsidR="000C1B21" w:rsidRDefault="000C1B21" w:rsidP="000C1B21">
            <w:pPr>
              <w:rPr>
                <w:lang w:val="es-GT"/>
              </w:rPr>
            </w:pPr>
          </w:p>
          <w:p w14:paraId="11ECA9FB" w14:textId="77777777" w:rsidR="000C1B21" w:rsidRDefault="000C1B21" w:rsidP="000C1B21">
            <w:pPr>
              <w:rPr>
                <w:lang w:val="es-GT"/>
              </w:rPr>
            </w:pPr>
            <w:r>
              <w:rPr>
                <w:noProof/>
                <w:lang w:val="es-GT" w:eastAsia="es-GT"/>
              </w:rPr>
              <w:drawing>
                <wp:anchor distT="0" distB="0" distL="114300" distR="114300" simplePos="0" relativeHeight="251768320" behindDoc="0" locked="0" layoutInCell="1" allowOverlap="1" wp14:anchorId="5599A7B7" wp14:editId="02C40BA0">
                  <wp:simplePos x="0" y="0"/>
                  <wp:positionH relativeFrom="column">
                    <wp:posOffset>152400</wp:posOffset>
                  </wp:positionH>
                  <wp:positionV relativeFrom="paragraph">
                    <wp:posOffset>97155</wp:posOffset>
                  </wp:positionV>
                  <wp:extent cx="2543175" cy="1762125"/>
                  <wp:effectExtent l="57150" t="19050" r="123825" b="85725"/>
                  <wp:wrapNone/>
                  <wp:docPr id="84" name="83 Imagen" descr="Diapositiv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7.JPG"/>
                          <pic:cNvPicPr/>
                        </pic:nvPicPr>
                        <pic:blipFill>
                          <a:blip r:embed="rId61" cstate="print"/>
                          <a:stretch>
                            <a:fillRect/>
                          </a:stretch>
                        </pic:blipFill>
                        <pic:spPr>
                          <a:xfrm>
                            <a:off x="0" y="0"/>
                            <a:ext cx="2543175" cy="17621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3F41CA31" w14:textId="77777777" w:rsidR="000C1B21" w:rsidRDefault="000C1B21" w:rsidP="000C1B21">
            <w:pPr>
              <w:rPr>
                <w:lang w:val="es-GT"/>
              </w:rPr>
            </w:pPr>
          </w:p>
          <w:p w14:paraId="59F682A1" w14:textId="77777777" w:rsidR="000C1B21" w:rsidRDefault="000C1B21" w:rsidP="000C1B21">
            <w:pPr>
              <w:rPr>
                <w:lang w:val="es-GT"/>
              </w:rPr>
            </w:pPr>
          </w:p>
          <w:p w14:paraId="60FE499B" w14:textId="77777777" w:rsidR="000C1B21" w:rsidRDefault="000C1B21" w:rsidP="000C1B21">
            <w:pPr>
              <w:rPr>
                <w:lang w:val="es-GT"/>
              </w:rPr>
            </w:pPr>
          </w:p>
          <w:p w14:paraId="165AA776" w14:textId="77777777" w:rsidR="000C1B21" w:rsidRDefault="000C1B21" w:rsidP="000C1B21">
            <w:pPr>
              <w:rPr>
                <w:lang w:val="es-GT"/>
              </w:rPr>
            </w:pPr>
          </w:p>
          <w:p w14:paraId="2ED71FC7" w14:textId="77777777" w:rsidR="000C1B21" w:rsidRDefault="000C1B21" w:rsidP="000C1B21">
            <w:pPr>
              <w:rPr>
                <w:lang w:val="es-GT"/>
              </w:rPr>
            </w:pPr>
          </w:p>
          <w:p w14:paraId="0DEADAD4" w14:textId="77777777" w:rsidR="000C1B21" w:rsidRDefault="000C1B21" w:rsidP="000C1B21">
            <w:pPr>
              <w:rPr>
                <w:lang w:val="es-GT"/>
              </w:rPr>
            </w:pPr>
          </w:p>
          <w:p w14:paraId="05D9C013" w14:textId="77777777" w:rsidR="000C1B21" w:rsidRDefault="000C1B21" w:rsidP="000C1B21">
            <w:pPr>
              <w:rPr>
                <w:lang w:val="es-GT"/>
              </w:rPr>
            </w:pPr>
          </w:p>
          <w:p w14:paraId="0DAA5034" w14:textId="77777777" w:rsidR="000C1B21" w:rsidRDefault="000C1B21" w:rsidP="000C1B21">
            <w:pPr>
              <w:rPr>
                <w:lang w:val="es-GT"/>
              </w:rPr>
            </w:pPr>
          </w:p>
          <w:p w14:paraId="59D39050" w14:textId="77777777" w:rsidR="000C1B21" w:rsidRDefault="000C1B21" w:rsidP="000C1B21">
            <w:pPr>
              <w:rPr>
                <w:lang w:val="es-GT"/>
              </w:rPr>
            </w:pPr>
          </w:p>
          <w:p w14:paraId="24543A76" w14:textId="77777777" w:rsidR="000C1B21" w:rsidRDefault="000C1B21" w:rsidP="000C1B21">
            <w:pPr>
              <w:rPr>
                <w:lang w:val="es-GT"/>
              </w:rPr>
            </w:pPr>
          </w:p>
          <w:p w14:paraId="4E537BD6" w14:textId="77777777" w:rsidR="000C1B21" w:rsidRDefault="000C1B21" w:rsidP="000C1B21">
            <w:pPr>
              <w:rPr>
                <w:lang w:val="es-GT"/>
              </w:rPr>
            </w:pPr>
          </w:p>
          <w:p w14:paraId="73C298B5" w14:textId="77777777" w:rsidR="000C1B21" w:rsidRDefault="000C1B21" w:rsidP="000C1B21">
            <w:pPr>
              <w:rPr>
                <w:lang w:val="es-GT"/>
              </w:rPr>
            </w:pPr>
          </w:p>
        </w:tc>
        <w:tc>
          <w:tcPr>
            <w:tcW w:w="4750" w:type="dxa"/>
          </w:tcPr>
          <w:p w14:paraId="0B693B0A" w14:textId="77777777" w:rsidR="000C1B21" w:rsidRDefault="000C1B21" w:rsidP="000C1B21">
            <w:pPr>
              <w:rPr>
                <w:lang w:val="es-GT"/>
              </w:rPr>
            </w:pPr>
          </w:p>
          <w:p w14:paraId="5F0A95AB" w14:textId="77777777" w:rsidR="000C1B21" w:rsidRDefault="000C1B21" w:rsidP="000C1B21">
            <w:pPr>
              <w:rPr>
                <w:lang w:val="es-GT"/>
              </w:rPr>
            </w:pPr>
          </w:p>
          <w:p w14:paraId="341CB350" w14:textId="77777777" w:rsidR="000C1B21" w:rsidRDefault="000C1B21" w:rsidP="000C1B21">
            <w:pPr>
              <w:rPr>
                <w:lang w:val="es-GT"/>
              </w:rPr>
            </w:pPr>
          </w:p>
          <w:p w14:paraId="4C17D702" w14:textId="77777777" w:rsidR="000C1B21" w:rsidRDefault="000C1B21" w:rsidP="000C1B21">
            <w:pPr>
              <w:rPr>
                <w:lang w:val="es-GT"/>
              </w:rPr>
            </w:pPr>
          </w:p>
          <w:p w14:paraId="49A0447D" w14:textId="77777777" w:rsidR="000C1B21" w:rsidRDefault="000C1B21" w:rsidP="000C1B21">
            <w:pPr>
              <w:rPr>
                <w:lang w:val="es-GT"/>
              </w:rPr>
            </w:pPr>
          </w:p>
          <w:p w14:paraId="2470444E" w14:textId="77777777" w:rsidR="000C1B21" w:rsidRDefault="000C1B21" w:rsidP="000C1B21">
            <w:pPr>
              <w:rPr>
                <w:lang w:val="es-GT"/>
              </w:rPr>
            </w:pPr>
          </w:p>
          <w:p w14:paraId="01F93676" w14:textId="77777777" w:rsidR="000C1B21" w:rsidRDefault="000C1B21" w:rsidP="000C1B21">
            <w:pPr>
              <w:rPr>
                <w:lang w:val="es-GT"/>
              </w:rPr>
            </w:pPr>
          </w:p>
          <w:p w14:paraId="50AB0357" w14:textId="77777777" w:rsidR="000C1B21" w:rsidRDefault="000C1B21" w:rsidP="000C1B21">
            <w:pPr>
              <w:rPr>
                <w:lang w:val="es-GT"/>
              </w:rPr>
            </w:pPr>
          </w:p>
          <w:p w14:paraId="4BABFC78" w14:textId="77777777" w:rsidR="000C1B21" w:rsidRDefault="000C1B21" w:rsidP="000C1B21">
            <w:pPr>
              <w:rPr>
                <w:lang w:val="es-GT"/>
              </w:rPr>
            </w:pPr>
          </w:p>
          <w:p w14:paraId="20016C99" w14:textId="77777777" w:rsidR="000C1B21" w:rsidRDefault="000C1B21" w:rsidP="000C1B21">
            <w:pPr>
              <w:rPr>
                <w:lang w:val="es-GT"/>
              </w:rPr>
            </w:pPr>
          </w:p>
          <w:p w14:paraId="71AFFDB9" w14:textId="77777777" w:rsidR="000C1B21" w:rsidRDefault="000C1B21" w:rsidP="000C1B21">
            <w:pPr>
              <w:rPr>
                <w:lang w:val="es-GT"/>
              </w:rPr>
            </w:pPr>
          </w:p>
          <w:p w14:paraId="07A5A1BD" w14:textId="77777777" w:rsidR="000C1B21" w:rsidRDefault="000C1B21" w:rsidP="000C1B21">
            <w:pPr>
              <w:rPr>
                <w:lang w:val="es-GT"/>
              </w:rPr>
            </w:pPr>
          </w:p>
          <w:p w14:paraId="783A8921" w14:textId="77777777" w:rsidR="000C1B21" w:rsidRDefault="000C1B21" w:rsidP="000C1B21">
            <w:pPr>
              <w:rPr>
                <w:lang w:val="es-GT"/>
              </w:rPr>
            </w:pPr>
          </w:p>
          <w:p w14:paraId="78AB9D0A" w14:textId="77777777" w:rsidR="000C1B21" w:rsidRDefault="000C1B21" w:rsidP="000C1B21">
            <w:pPr>
              <w:rPr>
                <w:lang w:val="es-GT"/>
              </w:rPr>
            </w:pPr>
          </w:p>
        </w:tc>
      </w:tr>
    </w:tbl>
    <w:p w14:paraId="277CF353" w14:textId="77777777" w:rsidR="000C1B21" w:rsidRDefault="000C1B21" w:rsidP="000C1B21">
      <w:pPr>
        <w:jc w:val="right"/>
        <w:rPr>
          <w:sz w:val="20"/>
          <w:lang w:val="es-GT"/>
        </w:rPr>
      </w:pPr>
    </w:p>
    <w:p w14:paraId="3D730338" w14:textId="77777777" w:rsidR="000C1B21" w:rsidRPr="00835ECF" w:rsidRDefault="000C1B21" w:rsidP="000C1B21">
      <w:pPr>
        <w:jc w:val="right"/>
        <w:rPr>
          <w:sz w:val="20"/>
          <w:lang w:val="es-GT"/>
        </w:rPr>
      </w:pPr>
    </w:p>
    <w:p w14:paraId="7E0B032D" w14:textId="77777777" w:rsidR="000C1B21" w:rsidRDefault="000C1B21" w:rsidP="005C0B3C">
      <w:pPr>
        <w:pStyle w:val="Figuras"/>
        <w:numPr>
          <w:ilvl w:val="0"/>
          <w:numId w:val="19"/>
        </w:numPr>
        <w:jc w:val="left"/>
      </w:pPr>
      <w:bookmarkStart w:id="64" w:name="_Ref440361284"/>
      <w:bookmarkStart w:id="65" w:name="_Toc318566459"/>
      <w:r>
        <w:lastRenderedPageBreak/>
        <w:t>Presentación sobre el INE y la seguridad alimentaria y nutricional</w:t>
      </w:r>
      <w:bookmarkEnd w:id="64"/>
      <w:bookmarkEnd w:id="65"/>
    </w:p>
    <w:p w14:paraId="0785C260" w14:textId="77777777" w:rsidR="000C1B21" w:rsidRDefault="000C1B21" w:rsidP="000C1B21">
      <w:pPr>
        <w:rPr>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C1B21" w:rsidRPr="0016120D" w14:paraId="024B8E65" w14:textId="77777777" w:rsidTr="000C1B21">
        <w:tc>
          <w:tcPr>
            <w:tcW w:w="4750" w:type="dxa"/>
          </w:tcPr>
          <w:p w14:paraId="317E8377" w14:textId="77777777" w:rsidR="000C1B21" w:rsidRDefault="000C1B21" w:rsidP="000C1B21">
            <w:pPr>
              <w:rPr>
                <w:lang w:val="es-GT"/>
              </w:rPr>
            </w:pPr>
          </w:p>
          <w:p w14:paraId="5D86349C" w14:textId="77777777" w:rsidR="000C1B21" w:rsidRDefault="000C1B21" w:rsidP="000C1B21">
            <w:pPr>
              <w:rPr>
                <w:lang w:val="es-GT"/>
              </w:rPr>
            </w:pPr>
            <w:r>
              <w:rPr>
                <w:noProof/>
                <w:lang w:val="es-GT" w:eastAsia="es-GT"/>
              </w:rPr>
              <w:drawing>
                <wp:anchor distT="0" distB="0" distL="114300" distR="114300" simplePos="0" relativeHeight="251769344" behindDoc="0" locked="0" layoutInCell="1" allowOverlap="1" wp14:anchorId="35FE9B12" wp14:editId="038FBFE3">
                  <wp:simplePos x="0" y="0"/>
                  <wp:positionH relativeFrom="column">
                    <wp:posOffset>152399</wp:posOffset>
                  </wp:positionH>
                  <wp:positionV relativeFrom="paragraph">
                    <wp:posOffset>48260</wp:posOffset>
                  </wp:positionV>
                  <wp:extent cx="2543175" cy="1857375"/>
                  <wp:effectExtent l="57150" t="19050" r="123825" b="85725"/>
                  <wp:wrapNone/>
                  <wp:docPr id="2" name="1 Imagen" descr="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JPG"/>
                          <pic:cNvPicPr/>
                        </pic:nvPicPr>
                        <pic:blipFill>
                          <a:blip r:embed="rId45"/>
                          <a:stretch>
                            <a:fillRect/>
                          </a:stretch>
                        </pic:blipFill>
                        <pic:spPr>
                          <a:xfrm>
                            <a:off x="0" y="0"/>
                            <a:ext cx="2543175" cy="18573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09D3059" w14:textId="77777777" w:rsidR="000C1B21" w:rsidRDefault="000C1B21" w:rsidP="000C1B21">
            <w:pPr>
              <w:rPr>
                <w:lang w:val="es-GT"/>
              </w:rPr>
            </w:pPr>
          </w:p>
          <w:p w14:paraId="29547A7C" w14:textId="77777777" w:rsidR="000C1B21" w:rsidRDefault="000C1B21" w:rsidP="000C1B21">
            <w:pPr>
              <w:rPr>
                <w:lang w:val="es-GT"/>
              </w:rPr>
            </w:pPr>
          </w:p>
          <w:p w14:paraId="28EBAAB6" w14:textId="77777777" w:rsidR="000C1B21" w:rsidRDefault="000C1B21" w:rsidP="000C1B21">
            <w:pPr>
              <w:rPr>
                <w:lang w:val="es-GT"/>
              </w:rPr>
            </w:pPr>
          </w:p>
          <w:p w14:paraId="7400C7EA" w14:textId="77777777" w:rsidR="000C1B21" w:rsidRDefault="000C1B21" w:rsidP="000C1B21">
            <w:pPr>
              <w:rPr>
                <w:lang w:val="es-GT"/>
              </w:rPr>
            </w:pPr>
          </w:p>
          <w:p w14:paraId="5D02629D" w14:textId="77777777" w:rsidR="000C1B21" w:rsidRDefault="000C1B21" w:rsidP="000C1B21">
            <w:pPr>
              <w:rPr>
                <w:lang w:val="es-GT"/>
              </w:rPr>
            </w:pPr>
          </w:p>
          <w:p w14:paraId="3F8E1A58" w14:textId="77777777" w:rsidR="000C1B21" w:rsidRDefault="000C1B21" w:rsidP="000C1B21">
            <w:pPr>
              <w:rPr>
                <w:lang w:val="es-GT"/>
              </w:rPr>
            </w:pPr>
          </w:p>
          <w:p w14:paraId="49957EBB" w14:textId="77777777" w:rsidR="000C1B21" w:rsidRDefault="000C1B21" w:rsidP="000C1B21">
            <w:pPr>
              <w:rPr>
                <w:lang w:val="es-GT"/>
              </w:rPr>
            </w:pPr>
          </w:p>
          <w:p w14:paraId="072BA0D5" w14:textId="77777777" w:rsidR="000C1B21" w:rsidRDefault="000C1B21" w:rsidP="000C1B21">
            <w:pPr>
              <w:rPr>
                <w:lang w:val="es-GT"/>
              </w:rPr>
            </w:pPr>
          </w:p>
          <w:p w14:paraId="2FC5B723" w14:textId="77777777" w:rsidR="000C1B21" w:rsidRDefault="000C1B21" w:rsidP="000C1B21">
            <w:pPr>
              <w:rPr>
                <w:lang w:val="es-GT"/>
              </w:rPr>
            </w:pPr>
          </w:p>
          <w:p w14:paraId="4F0F968D" w14:textId="77777777" w:rsidR="000C1B21" w:rsidRDefault="000C1B21" w:rsidP="000C1B21">
            <w:pPr>
              <w:rPr>
                <w:lang w:val="es-GT"/>
              </w:rPr>
            </w:pPr>
          </w:p>
          <w:p w14:paraId="240F7B16" w14:textId="77777777" w:rsidR="000C1B21" w:rsidRDefault="000C1B21" w:rsidP="000C1B21">
            <w:pPr>
              <w:rPr>
                <w:lang w:val="es-GT"/>
              </w:rPr>
            </w:pPr>
          </w:p>
          <w:p w14:paraId="00F1C8FF" w14:textId="77777777" w:rsidR="000C1B21" w:rsidRDefault="000C1B21" w:rsidP="000C1B21">
            <w:pPr>
              <w:rPr>
                <w:lang w:val="es-GT"/>
              </w:rPr>
            </w:pPr>
          </w:p>
        </w:tc>
        <w:tc>
          <w:tcPr>
            <w:tcW w:w="4750" w:type="dxa"/>
          </w:tcPr>
          <w:p w14:paraId="56B8957C" w14:textId="77777777" w:rsidR="000C1B21" w:rsidRDefault="000C1B21" w:rsidP="000C1B21">
            <w:pPr>
              <w:rPr>
                <w:lang w:val="es-GT"/>
              </w:rPr>
            </w:pPr>
            <w:r>
              <w:rPr>
                <w:noProof/>
                <w:lang w:val="es-GT" w:eastAsia="es-GT"/>
              </w:rPr>
              <w:drawing>
                <wp:anchor distT="0" distB="0" distL="114300" distR="114300" simplePos="0" relativeHeight="251770368" behindDoc="0" locked="0" layoutInCell="1" allowOverlap="1" wp14:anchorId="3CC11060" wp14:editId="559E1375">
                  <wp:simplePos x="0" y="0"/>
                  <wp:positionH relativeFrom="column">
                    <wp:posOffset>146050</wp:posOffset>
                  </wp:positionH>
                  <wp:positionV relativeFrom="paragraph">
                    <wp:posOffset>170815</wp:posOffset>
                  </wp:positionV>
                  <wp:extent cx="2609850" cy="1895475"/>
                  <wp:effectExtent l="57150" t="19050" r="114300" b="85725"/>
                  <wp:wrapNone/>
                  <wp:docPr id="4" name="3 Imagen" descr="Diapositi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JPG"/>
                          <pic:cNvPicPr/>
                        </pic:nvPicPr>
                        <pic:blipFill>
                          <a:blip r:embed="rId62"/>
                          <a:stretch>
                            <a:fillRect/>
                          </a:stretch>
                        </pic:blipFill>
                        <pic:spPr>
                          <a:xfrm>
                            <a:off x="0" y="0"/>
                            <a:ext cx="2609850" cy="18954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16120D" w14:paraId="3622D267" w14:textId="77777777" w:rsidTr="000C1B21">
        <w:tc>
          <w:tcPr>
            <w:tcW w:w="4750" w:type="dxa"/>
          </w:tcPr>
          <w:p w14:paraId="27A25730" w14:textId="77777777" w:rsidR="000C1B21" w:rsidRDefault="000C1B21" w:rsidP="000C1B21">
            <w:pPr>
              <w:rPr>
                <w:lang w:val="es-GT"/>
              </w:rPr>
            </w:pPr>
            <w:r>
              <w:rPr>
                <w:noProof/>
                <w:lang w:val="es-GT" w:eastAsia="es-GT"/>
              </w:rPr>
              <w:drawing>
                <wp:anchor distT="0" distB="0" distL="114300" distR="114300" simplePos="0" relativeHeight="251771392" behindDoc="0" locked="0" layoutInCell="1" allowOverlap="1" wp14:anchorId="2C5D4E84" wp14:editId="1299DDB8">
                  <wp:simplePos x="0" y="0"/>
                  <wp:positionH relativeFrom="column">
                    <wp:posOffset>152400</wp:posOffset>
                  </wp:positionH>
                  <wp:positionV relativeFrom="paragraph">
                    <wp:posOffset>79730</wp:posOffset>
                  </wp:positionV>
                  <wp:extent cx="2543175" cy="1902740"/>
                  <wp:effectExtent l="57150" t="19050" r="123825" b="78460"/>
                  <wp:wrapNone/>
                  <wp:docPr id="14" name="13 Imagen" descr="Diapositiv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3.JPG"/>
                          <pic:cNvPicPr/>
                        </pic:nvPicPr>
                        <pic:blipFill>
                          <a:blip r:embed="rId63"/>
                          <a:stretch>
                            <a:fillRect/>
                          </a:stretch>
                        </pic:blipFill>
                        <pic:spPr>
                          <a:xfrm>
                            <a:off x="0" y="0"/>
                            <a:ext cx="2543175" cy="190274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19F7A382" w14:textId="77777777" w:rsidR="000C1B21" w:rsidRDefault="000C1B21" w:rsidP="000C1B21">
            <w:pPr>
              <w:rPr>
                <w:lang w:val="es-GT"/>
              </w:rPr>
            </w:pPr>
          </w:p>
          <w:p w14:paraId="4C487F41" w14:textId="77777777" w:rsidR="000C1B21" w:rsidRDefault="000C1B21" w:rsidP="000C1B21">
            <w:pPr>
              <w:rPr>
                <w:lang w:val="es-GT"/>
              </w:rPr>
            </w:pPr>
          </w:p>
          <w:p w14:paraId="1446AFF7" w14:textId="77777777" w:rsidR="000C1B21" w:rsidRDefault="000C1B21" w:rsidP="000C1B21">
            <w:pPr>
              <w:rPr>
                <w:lang w:val="es-GT"/>
              </w:rPr>
            </w:pPr>
          </w:p>
          <w:p w14:paraId="76D957EA" w14:textId="77777777" w:rsidR="000C1B21" w:rsidRDefault="000C1B21" w:rsidP="000C1B21">
            <w:pPr>
              <w:rPr>
                <w:lang w:val="es-GT"/>
              </w:rPr>
            </w:pPr>
          </w:p>
          <w:p w14:paraId="0B0EAD43" w14:textId="77777777" w:rsidR="000C1B21" w:rsidRDefault="000C1B21" w:rsidP="000C1B21">
            <w:pPr>
              <w:rPr>
                <w:lang w:val="es-GT"/>
              </w:rPr>
            </w:pPr>
          </w:p>
          <w:p w14:paraId="4D19A38E" w14:textId="77777777" w:rsidR="000C1B21" w:rsidRDefault="000C1B21" w:rsidP="000C1B21">
            <w:pPr>
              <w:rPr>
                <w:lang w:val="es-GT"/>
              </w:rPr>
            </w:pPr>
          </w:p>
          <w:p w14:paraId="6BA44B9C" w14:textId="77777777" w:rsidR="000C1B21" w:rsidRDefault="000C1B21" w:rsidP="000C1B21">
            <w:pPr>
              <w:rPr>
                <w:lang w:val="es-GT"/>
              </w:rPr>
            </w:pPr>
          </w:p>
          <w:p w14:paraId="18F59563" w14:textId="77777777" w:rsidR="000C1B21" w:rsidRDefault="000C1B21" w:rsidP="000C1B21">
            <w:pPr>
              <w:rPr>
                <w:lang w:val="es-GT"/>
              </w:rPr>
            </w:pPr>
          </w:p>
          <w:p w14:paraId="2070B83B" w14:textId="77777777" w:rsidR="000C1B21" w:rsidRDefault="000C1B21" w:rsidP="000C1B21">
            <w:pPr>
              <w:rPr>
                <w:lang w:val="es-GT"/>
              </w:rPr>
            </w:pPr>
          </w:p>
          <w:p w14:paraId="1F586AEE" w14:textId="77777777" w:rsidR="000C1B21" w:rsidRDefault="000C1B21" w:rsidP="000C1B21">
            <w:pPr>
              <w:rPr>
                <w:lang w:val="es-GT"/>
              </w:rPr>
            </w:pPr>
          </w:p>
          <w:p w14:paraId="1E0AE87B" w14:textId="77777777" w:rsidR="000C1B21" w:rsidRDefault="000C1B21" w:rsidP="000C1B21">
            <w:pPr>
              <w:rPr>
                <w:lang w:val="es-GT"/>
              </w:rPr>
            </w:pPr>
          </w:p>
          <w:p w14:paraId="23857D1E" w14:textId="77777777" w:rsidR="000C1B21" w:rsidRDefault="000C1B21" w:rsidP="000C1B21">
            <w:pPr>
              <w:rPr>
                <w:lang w:val="es-GT"/>
              </w:rPr>
            </w:pPr>
          </w:p>
        </w:tc>
        <w:tc>
          <w:tcPr>
            <w:tcW w:w="4750" w:type="dxa"/>
          </w:tcPr>
          <w:p w14:paraId="531DB7D9" w14:textId="77777777" w:rsidR="000C1B21" w:rsidRDefault="000C1B21" w:rsidP="000C1B21">
            <w:pPr>
              <w:rPr>
                <w:lang w:val="es-GT"/>
              </w:rPr>
            </w:pPr>
            <w:r>
              <w:rPr>
                <w:noProof/>
                <w:lang w:val="es-GT" w:eastAsia="es-GT"/>
              </w:rPr>
              <w:drawing>
                <wp:anchor distT="0" distB="0" distL="114300" distR="114300" simplePos="0" relativeHeight="251772416" behindDoc="0" locked="0" layoutInCell="1" allowOverlap="1" wp14:anchorId="33DBA56D" wp14:editId="0C660850">
                  <wp:simplePos x="0" y="0"/>
                  <wp:positionH relativeFrom="column">
                    <wp:posOffset>146050</wp:posOffset>
                  </wp:positionH>
                  <wp:positionV relativeFrom="paragraph">
                    <wp:posOffset>134620</wp:posOffset>
                  </wp:positionV>
                  <wp:extent cx="2609850" cy="1850390"/>
                  <wp:effectExtent l="57150" t="19050" r="114300" b="73660"/>
                  <wp:wrapNone/>
                  <wp:docPr id="35" name="34 Imagen" descr="Diapositiv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4.JPG"/>
                          <pic:cNvPicPr/>
                        </pic:nvPicPr>
                        <pic:blipFill>
                          <a:blip r:embed="rId64" cstate="print"/>
                          <a:stretch>
                            <a:fillRect/>
                          </a:stretch>
                        </pic:blipFill>
                        <pic:spPr>
                          <a:xfrm>
                            <a:off x="0" y="0"/>
                            <a:ext cx="2609850" cy="185039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16120D" w14:paraId="198F746B" w14:textId="77777777" w:rsidTr="000C1B21">
        <w:tc>
          <w:tcPr>
            <w:tcW w:w="4750" w:type="dxa"/>
          </w:tcPr>
          <w:p w14:paraId="70EE99B3" w14:textId="77777777" w:rsidR="000C1B21" w:rsidRDefault="000C1B21" w:rsidP="000C1B21">
            <w:pPr>
              <w:rPr>
                <w:lang w:val="es-GT"/>
              </w:rPr>
            </w:pPr>
          </w:p>
          <w:p w14:paraId="0C8B5188" w14:textId="77777777" w:rsidR="000C1B21" w:rsidRDefault="000C1B21" w:rsidP="000C1B21">
            <w:pPr>
              <w:rPr>
                <w:lang w:val="es-GT"/>
              </w:rPr>
            </w:pPr>
          </w:p>
          <w:p w14:paraId="57C3784A" w14:textId="77777777" w:rsidR="000C1B21" w:rsidRDefault="000C1B21" w:rsidP="000C1B21">
            <w:pPr>
              <w:rPr>
                <w:lang w:val="es-GT"/>
              </w:rPr>
            </w:pPr>
            <w:r>
              <w:rPr>
                <w:noProof/>
                <w:lang w:val="es-GT" w:eastAsia="es-GT"/>
              </w:rPr>
              <w:drawing>
                <wp:anchor distT="0" distB="0" distL="114300" distR="114300" simplePos="0" relativeHeight="251773440" behindDoc="0" locked="0" layoutInCell="1" allowOverlap="1" wp14:anchorId="4159A401" wp14:editId="26F58405">
                  <wp:simplePos x="0" y="0"/>
                  <wp:positionH relativeFrom="column">
                    <wp:posOffset>209550</wp:posOffset>
                  </wp:positionH>
                  <wp:positionV relativeFrom="paragraph">
                    <wp:posOffset>74930</wp:posOffset>
                  </wp:positionV>
                  <wp:extent cx="2571750" cy="2019300"/>
                  <wp:effectExtent l="57150" t="19050" r="114300" b="76200"/>
                  <wp:wrapNone/>
                  <wp:docPr id="36" name="35 Imagen" descr="Diapositiv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5.JPG"/>
                          <pic:cNvPicPr/>
                        </pic:nvPicPr>
                        <pic:blipFill>
                          <a:blip r:embed="rId65" cstate="print"/>
                          <a:stretch>
                            <a:fillRect/>
                          </a:stretch>
                        </pic:blipFill>
                        <pic:spPr>
                          <a:xfrm>
                            <a:off x="0" y="0"/>
                            <a:ext cx="2571750" cy="20193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0EA9D55" w14:textId="77777777" w:rsidR="000C1B21" w:rsidRDefault="000C1B21" w:rsidP="000C1B21">
            <w:pPr>
              <w:rPr>
                <w:lang w:val="es-GT"/>
              </w:rPr>
            </w:pPr>
          </w:p>
          <w:p w14:paraId="43A26F50" w14:textId="77777777" w:rsidR="000C1B21" w:rsidRDefault="000C1B21" w:rsidP="000C1B21">
            <w:pPr>
              <w:rPr>
                <w:lang w:val="es-GT"/>
              </w:rPr>
            </w:pPr>
          </w:p>
          <w:p w14:paraId="49953B10" w14:textId="77777777" w:rsidR="000C1B21" w:rsidRDefault="000C1B21" w:rsidP="000C1B21">
            <w:pPr>
              <w:rPr>
                <w:lang w:val="es-GT"/>
              </w:rPr>
            </w:pPr>
          </w:p>
          <w:p w14:paraId="7D07A26F" w14:textId="77777777" w:rsidR="000C1B21" w:rsidRDefault="000C1B21" w:rsidP="000C1B21">
            <w:pPr>
              <w:rPr>
                <w:lang w:val="es-GT"/>
              </w:rPr>
            </w:pPr>
          </w:p>
        </w:tc>
        <w:tc>
          <w:tcPr>
            <w:tcW w:w="4750" w:type="dxa"/>
          </w:tcPr>
          <w:p w14:paraId="28EF836C" w14:textId="77777777" w:rsidR="000C1B21" w:rsidRDefault="000C1B21" w:rsidP="000C1B21">
            <w:pPr>
              <w:rPr>
                <w:lang w:val="es-GT"/>
              </w:rPr>
            </w:pPr>
          </w:p>
          <w:p w14:paraId="07918CE5" w14:textId="77777777" w:rsidR="000C1B21" w:rsidRDefault="000C1B21" w:rsidP="000C1B21">
            <w:pPr>
              <w:rPr>
                <w:lang w:val="es-GT"/>
              </w:rPr>
            </w:pPr>
          </w:p>
          <w:p w14:paraId="75D6EBAE" w14:textId="77777777" w:rsidR="000C1B21" w:rsidRDefault="000C1B21" w:rsidP="000C1B21">
            <w:pPr>
              <w:rPr>
                <w:lang w:val="es-GT"/>
              </w:rPr>
            </w:pPr>
          </w:p>
          <w:p w14:paraId="511C5EC8" w14:textId="77777777" w:rsidR="000C1B21" w:rsidRDefault="000C1B21" w:rsidP="000C1B21">
            <w:pPr>
              <w:rPr>
                <w:lang w:val="es-GT"/>
              </w:rPr>
            </w:pPr>
          </w:p>
          <w:p w14:paraId="486D0023" w14:textId="77777777" w:rsidR="000C1B21" w:rsidRDefault="000C1B21" w:rsidP="000C1B21">
            <w:pPr>
              <w:rPr>
                <w:lang w:val="es-GT"/>
              </w:rPr>
            </w:pPr>
          </w:p>
          <w:p w14:paraId="18AB249F" w14:textId="77777777" w:rsidR="000C1B21" w:rsidRDefault="000C1B21" w:rsidP="000C1B21">
            <w:pPr>
              <w:rPr>
                <w:lang w:val="es-GT"/>
              </w:rPr>
            </w:pPr>
          </w:p>
          <w:p w14:paraId="78A89C6F" w14:textId="77777777" w:rsidR="000C1B21" w:rsidRDefault="000C1B21" w:rsidP="000C1B21">
            <w:pPr>
              <w:rPr>
                <w:lang w:val="es-GT"/>
              </w:rPr>
            </w:pPr>
          </w:p>
          <w:p w14:paraId="778642C2" w14:textId="77777777" w:rsidR="000C1B21" w:rsidRDefault="000C1B21" w:rsidP="000C1B21">
            <w:pPr>
              <w:rPr>
                <w:lang w:val="es-GT"/>
              </w:rPr>
            </w:pPr>
          </w:p>
          <w:p w14:paraId="74BC172A" w14:textId="77777777" w:rsidR="000C1B21" w:rsidRDefault="000C1B21" w:rsidP="000C1B21">
            <w:pPr>
              <w:rPr>
                <w:lang w:val="es-GT"/>
              </w:rPr>
            </w:pPr>
          </w:p>
          <w:p w14:paraId="6ED1AED9" w14:textId="77777777" w:rsidR="000C1B21" w:rsidRDefault="000C1B21" w:rsidP="000C1B21">
            <w:pPr>
              <w:rPr>
                <w:lang w:val="es-GT"/>
              </w:rPr>
            </w:pPr>
          </w:p>
          <w:p w14:paraId="7D2DC020" w14:textId="77777777" w:rsidR="000C1B21" w:rsidRDefault="000C1B21" w:rsidP="000C1B21">
            <w:pPr>
              <w:rPr>
                <w:lang w:val="es-GT"/>
              </w:rPr>
            </w:pPr>
          </w:p>
          <w:p w14:paraId="5F309138" w14:textId="77777777" w:rsidR="000C1B21" w:rsidRDefault="000C1B21" w:rsidP="000C1B21">
            <w:pPr>
              <w:rPr>
                <w:lang w:val="es-GT"/>
              </w:rPr>
            </w:pPr>
          </w:p>
          <w:p w14:paraId="65400C73" w14:textId="77777777" w:rsidR="000C1B21" w:rsidRDefault="000C1B21" w:rsidP="000C1B21">
            <w:pPr>
              <w:rPr>
                <w:lang w:val="es-GT"/>
              </w:rPr>
            </w:pPr>
          </w:p>
          <w:p w14:paraId="652A8253" w14:textId="77777777" w:rsidR="000C1B21" w:rsidRDefault="000C1B21" w:rsidP="000C1B21">
            <w:pPr>
              <w:rPr>
                <w:lang w:val="es-GT"/>
              </w:rPr>
            </w:pPr>
          </w:p>
          <w:p w14:paraId="2AD68F3B" w14:textId="77777777" w:rsidR="000C1B21" w:rsidRDefault="000C1B21" w:rsidP="000C1B21">
            <w:pPr>
              <w:rPr>
                <w:lang w:val="es-GT"/>
              </w:rPr>
            </w:pPr>
          </w:p>
          <w:p w14:paraId="0441A58D" w14:textId="77777777" w:rsidR="000C1B21" w:rsidRDefault="000C1B21" w:rsidP="000C1B21">
            <w:pPr>
              <w:rPr>
                <w:lang w:val="es-GT"/>
              </w:rPr>
            </w:pPr>
          </w:p>
          <w:p w14:paraId="6578C0E7" w14:textId="77777777" w:rsidR="000C1B21" w:rsidRDefault="000C1B21" w:rsidP="000C1B21">
            <w:pPr>
              <w:rPr>
                <w:lang w:val="es-GT"/>
              </w:rPr>
            </w:pPr>
          </w:p>
          <w:p w14:paraId="648D3DF9" w14:textId="77777777" w:rsidR="000C1B21" w:rsidRDefault="000C1B21" w:rsidP="000C1B21">
            <w:pPr>
              <w:rPr>
                <w:lang w:val="es-GT"/>
              </w:rPr>
            </w:pPr>
          </w:p>
        </w:tc>
      </w:tr>
    </w:tbl>
    <w:p w14:paraId="3F22E338" w14:textId="77777777" w:rsidR="000C1B21" w:rsidRDefault="000C1B21" w:rsidP="000C1B21">
      <w:pPr>
        <w:rPr>
          <w:lang w:val="es-GT"/>
        </w:rPr>
      </w:pPr>
    </w:p>
    <w:p w14:paraId="5F1CFC91" w14:textId="77777777" w:rsidR="005C0B3C" w:rsidRDefault="005C0B3C" w:rsidP="000C1B21">
      <w:pPr>
        <w:rPr>
          <w:lang w:val="es-GT"/>
        </w:rPr>
      </w:pPr>
    </w:p>
    <w:p w14:paraId="3873B5B5" w14:textId="77777777" w:rsidR="000C1B21" w:rsidRDefault="000C1B21" w:rsidP="000C1B21">
      <w:pPr>
        <w:rPr>
          <w:lang w:val="es-GT"/>
        </w:rPr>
      </w:pPr>
    </w:p>
    <w:p w14:paraId="4A0EBCD7" w14:textId="77777777" w:rsidR="000C1B21" w:rsidRDefault="000C1B21" w:rsidP="005C0B3C">
      <w:pPr>
        <w:pStyle w:val="Figuras"/>
        <w:numPr>
          <w:ilvl w:val="0"/>
          <w:numId w:val="19"/>
        </w:numPr>
        <w:jc w:val="left"/>
      </w:pPr>
      <w:bookmarkStart w:id="66" w:name="_Ref440361956"/>
      <w:bookmarkStart w:id="67" w:name="_Toc318566460"/>
      <w:r>
        <w:lastRenderedPageBreak/>
        <w:t>Presentación sobre el análisis sistémico y territorial de SAN</w:t>
      </w:r>
      <w:bookmarkEnd w:id="66"/>
      <w:bookmarkEnd w:id="67"/>
    </w:p>
    <w:p w14:paraId="326F6703" w14:textId="77777777" w:rsidR="000C1B21" w:rsidRDefault="000C1B21" w:rsidP="000C1B21">
      <w:pPr>
        <w:rPr>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5"/>
        <w:gridCol w:w="4615"/>
      </w:tblGrid>
      <w:tr w:rsidR="000C1B21" w:rsidRPr="0016120D" w14:paraId="6E79E17A" w14:textId="77777777" w:rsidTr="000C1B21">
        <w:tc>
          <w:tcPr>
            <w:tcW w:w="4750" w:type="dxa"/>
          </w:tcPr>
          <w:p w14:paraId="76CFAEEF" w14:textId="77777777" w:rsidR="000C1B21" w:rsidRDefault="000C1B21" w:rsidP="000C1B21">
            <w:pPr>
              <w:rPr>
                <w:lang w:val="es-GT"/>
              </w:rPr>
            </w:pPr>
            <w:r>
              <w:rPr>
                <w:noProof/>
                <w:lang w:val="es-GT" w:eastAsia="es-GT"/>
              </w:rPr>
              <w:drawing>
                <wp:anchor distT="0" distB="0" distL="114300" distR="114300" simplePos="0" relativeHeight="251775488" behindDoc="0" locked="0" layoutInCell="1" allowOverlap="1" wp14:anchorId="33D67C7F" wp14:editId="4672F552">
                  <wp:simplePos x="0" y="0"/>
                  <wp:positionH relativeFrom="column">
                    <wp:posOffset>19050</wp:posOffset>
                  </wp:positionH>
                  <wp:positionV relativeFrom="paragraph">
                    <wp:posOffset>106045</wp:posOffset>
                  </wp:positionV>
                  <wp:extent cx="2781300" cy="1809750"/>
                  <wp:effectExtent l="57150" t="19050" r="114300" b="76200"/>
                  <wp:wrapNone/>
                  <wp:docPr id="37" name="36 Imagen" descr="Diapositiv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JPG"/>
                          <pic:cNvPicPr/>
                        </pic:nvPicPr>
                        <pic:blipFill>
                          <a:blip r:embed="rId66"/>
                          <a:stretch>
                            <a:fillRect/>
                          </a:stretch>
                        </pic:blipFill>
                        <pic:spPr>
                          <a:xfrm>
                            <a:off x="0" y="0"/>
                            <a:ext cx="2781300" cy="18097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187706A8" w14:textId="77777777" w:rsidR="000C1B21" w:rsidRDefault="000C1B21" w:rsidP="000C1B21">
            <w:pPr>
              <w:rPr>
                <w:lang w:val="es-GT"/>
              </w:rPr>
            </w:pPr>
          </w:p>
          <w:p w14:paraId="29470A03" w14:textId="77777777" w:rsidR="000C1B21" w:rsidRDefault="000C1B21" w:rsidP="000C1B21">
            <w:pPr>
              <w:rPr>
                <w:lang w:val="es-GT"/>
              </w:rPr>
            </w:pPr>
          </w:p>
          <w:p w14:paraId="2557EAA9" w14:textId="77777777" w:rsidR="000C1B21" w:rsidRDefault="000C1B21" w:rsidP="000C1B21">
            <w:pPr>
              <w:rPr>
                <w:lang w:val="es-GT"/>
              </w:rPr>
            </w:pPr>
          </w:p>
          <w:p w14:paraId="38D21981" w14:textId="77777777" w:rsidR="000C1B21" w:rsidRDefault="000C1B21" w:rsidP="000C1B21">
            <w:pPr>
              <w:rPr>
                <w:lang w:val="es-GT"/>
              </w:rPr>
            </w:pPr>
          </w:p>
          <w:p w14:paraId="6F2947F8" w14:textId="77777777" w:rsidR="000C1B21" w:rsidRDefault="000C1B21" w:rsidP="000C1B21">
            <w:pPr>
              <w:rPr>
                <w:lang w:val="es-GT"/>
              </w:rPr>
            </w:pPr>
          </w:p>
          <w:p w14:paraId="1DBAFAB1" w14:textId="77777777" w:rsidR="000C1B21" w:rsidRDefault="000C1B21" w:rsidP="000C1B21">
            <w:pPr>
              <w:rPr>
                <w:lang w:val="es-GT"/>
              </w:rPr>
            </w:pPr>
          </w:p>
          <w:p w14:paraId="29302D0C" w14:textId="77777777" w:rsidR="000C1B21" w:rsidRDefault="000C1B21" w:rsidP="000C1B21">
            <w:pPr>
              <w:rPr>
                <w:lang w:val="es-GT"/>
              </w:rPr>
            </w:pPr>
          </w:p>
          <w:p w14:paraId="383CE98C" w14:textId="77777777" w:rsidR="000C1B21" w:rsidRDefault="000C1B21" w:rsidP="000C1B21">
            <w:pPr>
              <w:rPr>
                <w:lang w:val="es-GT"/>
              </w:rPr>
            </w:pPr>
          </w:p>
          <w:p w14:paraId="13D85E94" w14:textId="77777777" w:rsidR="000C1B21" w:rsidRDefault="000C1B21" w:rsidP="000C1B21">
            <w:pPr>
              <w:rPr>
                <w:lang w:val="es-GT"/>
              </w:rPr>
            </w:pPr>
          </w:p>
          <w:p w14:paraId="6EB10883" w14:textId="77777777" w:rsidR="000C1B21" w:rsidRDefault="000C1B21" w:rsidP="000C1B21">
            <w:pPr>
              <w:rPr>
                <w:lang w:val="es-GT"/>
              </w:rPr>
            </w:pPr>
          </w:p>
          <w:p w14:paraId="18A08500" w14:textId="77777777" w:rsidR="000C1B21" w:rsidRDefault="000C1B21" w:rsidP="000C1B21">
            <w:pPr>
              <w:rPr>
                <w:lang w:val="es-GT"/>
              </w:rPr>
            </w:pPr>
          </w:p>
          <w:p w14:paraId="611B0AC5" w14:textId="77777777" w:rsidR="000C1B21" w:rsidRDefault="000C1B21" w:rsidP="000C1B21">
            <w:pPr>
              <w:rPr>
                <w:lang w:val="es-GT"/>
              </w:rPr>
            </w:pPr>
          </w:p>
        </w:tc>
        <w:tc>
          <w:tcPr>
            <w:tcW w:w="4750" w:type="dxa"/>
          </w:tcPr>
          <w:p w14:paraId="65790320" w14:textId="77777777" w:rsidR="000C1B21" w:rsidRDefault="000C1B21" w:rsidP="000C1B21">
            <w:pPr>
              <w:rPr>
                <w:lang w:val="es-GT"/>
              </w:rPr>
            </w:pPr>
            <w:r>
              <w:rPr>
                <w:noProof/>
                <w:lang w:val="es-GT" w:eastAsia="es-GT"/>
              </w:rPr>
              <w:drawing>
                <wp:anchor distT="0" distB="0" distL="114300" distR="114300" simplePos="0" relativeHeight="251774464" behindDoc="0" locked="0" layoutInCell="1" allowOverlap="1" wp14:anchorId="433A14D1" wp14:editId="263D8173">
                  <wp:simplePos x="0" y="0"/>
                  <wp:positionH relativeFrom="column">
                    <wp:posOffset>60325</wp:posOffset>
                  </wp:positionH>
                  <wp:positionV relativeFrom="paragraph">
                    <wp:posOffset>102870</wp:posOffset>
                  </wp:positionV>
                  <wp:extent cx="2600325" cy="1857375"/>
                  <wp:effectExtent l="57150" t="19050" r="123825" b="85725"/>
                  <wp:wrapNone/>
                  <wp:docPr id="38" name="37 Imagen" descr="Diapositiv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JPG"/>
                          <pic:cNvPicPr/>
                        </pic:nvPicPr>
                        <pic:blipFill>
                          <a:blip r:embed="rId67" cstate="print"/>
                          <a:stretch>
                            <a:fillRect/>
                          </a:stretch>
                        </pic:blipFill>
                        <pic:spPr>
                          <a:xfrm>
                            <a:off x="0" y="0"/>
                            <a:ext cx="2600325" cy="18573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16120D" w14:paraId="3F3A5B3F" w14:textId="77777777" w:rsidTr="000C1B21">
        <w:tc>
          <w:tcPr>
            <w:tcW w:w="4750" w:type="dxa"/>
          </w:tcPr>
          <w:p w14:paraId="54CBF304" w14:textId="77777777" w:rsidR="000C1B21" w:rsidRDefault="000C1B21" w:rsidP="000C1B21">
            <w:pPr>
              <w:rPr>
                <w:lang w:val="es-GT"/>
              </w:rPr>
            </w:pPr>
          </w:p>
          <w:p w14:paraId="2F36B74C" w14:textId="77777777" w:rsidR="000C1B21" w:rsidRDefault="000C1B21" w:rsidP="000C1B21">
            <w:pPr>
              <w:rPr>
                <w:lang w:val="es-GT"/>
              </w:rPr>
            </w:pPr>
            <w:r>
              <w:rPr>
                <w:noProof/>
                <w:lang w:val="es-GT" w:eastAsia="es-GT"/>
              </w:rPr>
              <w:drawing>
                <wp:anchor distT="0" distB="0" distL="114300" distR="114300" simplePos="0" relativeHeight="251776512" behindDoc="0" locked="0" layoutInCell="1" allowOverlap="1" wp14:anchorId="209BE55B" wp14:editId="17BA9FF7">
                  <wp:simplePos x="0" y="0"/>
                  <wp:positionH relativeFrom="column">
                    <wp:posOffset>19050</wp:posOffset>
                  </wp:positionH>
                  <wp:positionV relativeFrom="paragraph">
                    <wp:posOffset>69850</wp:posOffset>
                  </wp:positionV>
                  <wp:extent cx="2781300" cy="1933575"/>
                  <wp:effectExtent l="57150" t="19050" r="114300" b="85725"/>
                  <wp:wrapNone/>
                  <wp:docPr id="42" name="41 Imagen" descr="Diapositiv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3.JPG"/>
                          <pic:cNvPicPr/>
                        </pic:nvPicPr>
                        <pic:blipFill>
                          <a:blip r:embed="rId68"/>
                          <a:stretch>
                            <a:fillRect/>
                          </a:stretch>
                        </pic:blipFill>
                        <pic:spPr>
                          <a:xfrm>
                            <a:off x="0" y="0"/>
                            <a:ext cx="2781300" cy="19335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6122A617" w14:textId="77777777" w:rsidR="000C1B21" w:rsidRDefault="000C1B21" w:rsidP="000C1B21">
            <w:pPr>
              <w:rPr>
                <w:lang w:val="es-GT"/>
              </w:rPr>
            </w:pPr>
          </w:p>
          <w:p w14:paraId="094AA523" w14:textId="77777777" w:rsidR="000C1B21" w:rsidRDefault="000C1B21" w:rsidP="000C1B21">
            <w:pPr>
              <w:rPr>
                <w:lang w:val="es-GT"/>
              </w:rPr>
            </w:pPr>
          </w:p>
          <w:p w14:paraId="0FADEEF5" w14:textId="77777777" w:rsidR="000C1B21" w:rsidRDefault="000C1B21" w:rsidP="000C1B21">
            <w:pPr>
              <w:rPr>
                <w:lang w:val="es-GT"/>
              </w:rPr>
            </w:pPr>
          </w:p>
          <w:p w14:paraId="1EB4EC2C" w14:textId="77777777" w:rsidR="000C1B21" w:rsidRDefault="000C1B21" w:rsidP="000C1B21">
            <w:pPr>
              <w:rPr>
                <w:lang w:val="es-GT"/>
              </w:rPr>
            </w:pPr>
          </w:p>
          <w:p w14:paraId="1DD50C2F" w14:textId="77777777" w:rsidR="000C1B21" w:rsidRDefault="000C1B21" w:rsidP="000C1B21">
            <w:pPr>
              <w:rPr>
                <w:lang w:val="es-GT"/>
              </w:rPr>
            </w:pPr>
          </w:p>
          <w:p w14:paraId="11412365" w14:textId="77777777" w:rsidR="000C1B21" w:rsidRDefault="000C1B21" w:rsidP="000C1B21">
            <w:pPr>
              <w:rPr>
                <w:lang w:val="es-GT"/>
              </w:rPr>
            </w:pPr>
          </w:p>
          <w:p w14:paraId="0AF795A3" w14:textId="77777777" w:rsidR="000C1B21" w:rsidRDefault="000C1B21" w:rsidP="000C1B21">
            <w:pPr>
              <w:rPr>
                <w:lang w:val="es-GT"/>
              </w:rPr>
            </w:pPr>
          </w:p>
          <w:p w14:paraId="57344DAE" w14:textId="77777777" w:rsidR="000C1B21" w:rsidRDefault="000C1B21" w:rsidP="000C1B21">
            <w:pPr>
              <w:rPr>
                <w:lang w:val="es-GT"/>
              </w:rPr>
            </w:pPr>
          </w:p>
          <w:p w14:paraId="0C94E049" w14:textId="77777777" w:rsidR="000C1B21" w:rsidRDefault="000C1B21" w:rsidP="000C1B21">
            <w:pPr>
              <w:rPr>
                <w:lang w:val="es-GT"/>
              </w:rPr>
            </w:pPr>
          </w:p>
          <w:p w14:paraId="466CFC5A" w14:textId="77777777" w:rsidR="000C1B21" w:rsidRDefault="000C1B21" w:rsidP="000C1B21">
            <w:pPr>
              <w:rPr>
                <w:lang w:val="es-GT"/>
              </w:rPr>
            </w:pPr>
          </w:p>
          <w:p w14:paraId="5E19EC80" w14:textId="77777777" w:rsidR="000C1B21" w:rsidRDefault="000C1B21" w:rsidP="000C1B21">
            <w:pPr>
              <w:rPr>
                <w:lang w:val="es-GT"/>
              </w:rPr>
            </w:pPr>
          </w:p>
          <w:p w14:paraId="2392C23E" w14:textId="77777777" w:rsidR="000C1B21" w:rsidRDefault="000C1B21" w:rsidP="000C1B21">
            <w:pPr>
              <w:rPr>
                <w:lang w:val="es-GT"/>
              </w:rPr>
            </w:pPr>
          </w:p>
        </w:tc>
        <w:tc>
          <w:tcPr>
            <w:tcW w:w="4750" w:type="dxa"/>
          </w:tcPr>
          <w:p w14:paraId="503292E6" w14:textId="77777777" w:rsidR="000C1B21" w:rsidRDefault="000C1B21" w:rsidP="000C1B21">
            <w:pPr>
              <w:rPr>
                <w:lang w:val="es-GT"/>
              </w:rPr>
            </w:pPr>
            <w:r>
              <w:rPr>
                <w:noProof/>
                <w:lang w:val="es-GT" w:eastAsia="es-GT"/>
              </w:rPr>
              <w:drawing>
                <wp:anchor distT="0" distB="0" distL="114300" distR="114300" simplePos="0" relativeHeight="251777536" behindDoc="0" locked="0" layoutInCell="1" allowOverlap="1" wp14:anchorId="6D977A47" wp14:editId="673AF4CB">
                  <wp:simplePos x="0" y="0"/>
                  <wp:positionH relativeFrom="column">
                    <wp:posOffset>60325</wp:posOffset>
                  </wp:positionH>
                  <wp:positionV relativeFrom="paragraph">
                    <wp:posOffset>213360</wp:posOffset>
                  </wp:positionV>
                  <wp:extent cx="2600325" cy="1950720"/>
                  <wp:effectExtent l="57150" t="19050" r="123825" b="68580"/>
                  <wp:wrapNone/>
                  <wp:docPr id="52" name="51 Imagen" descr="Diapositiv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4.JPG"/>
                          <pic:cNvPicPr/>
                        </pic:nvPicPr>
                        <pic:blipFill>
                          <a:blip r:embed="rId69"/>
                          <a:stretch>
                            <a:fillRect/>
                          </a:stretch>
                        </pic:blipFill>
                        <pic:spPr>
                          <a:xfrm>
                            <a:off x="0" y="0"/>
                            <a:ext cx="2600325" cy="195072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45643D" w14:paraId="5C314474" w14:textId="77777777" w:rsidTr="000C1B21">
        <w:tc>
          <w:tcPr>
            <w:tcW w:w="4750" w:type="dxa"/>
          </w:tcPr>
          <w:p w14:paraId="3CCB439F" w14:textId="77777777" w:rsidR="000C1B21" w:rsidRDefault="000C1B21" w:rsidP="000C1B21">
            <w:pPr>
              <w:rPr>
                <w:lang w:val="es-GT"/>
              </w:rPr>
            </w:pPr>
          </w:p>
          <w:p w14:paraId="5CEE0C64" w14:textId="77777777" w:rsidR="000C1B21" w:rsidRDefault="000C1B21" w:rsidP="000C1B21">
            <w:pPr>
              <w:rPr>
                <w:lang w:val="es-GT"/>
              </w:rPr>
            </w:pPr>
          </w:p>
          <w:p w14:paraId="335E4C2B" w14:textId="77777777" w:rsidR="000C1B21" w:rsidRDefault="000C1B21" w:rsidP="000C1B21">
            <w:pPr>
              <w:rPr>
                <w:lang w:val="es-GT"/>
              </w:rPr>
            </w:pPr>
            <w:r>
              <w:rPr>
                <w:noProof/>
                <w:lang w:val="es-GT" w:eastAsia="es-GT"/>
              </w:rPr>
              <w:drawing>
                <wp:inline distT="0" distB="0" distL="0" distR="0" wp14:anchorId="5BCE0B74" wp14:editId="0A9A36B6">
                  <wp:extent cx="2603500" cy="2028825"/>
                  <wp:effectExtent l="57150" t="19050" r="120650" b="85725"/>
                  <wp:docPr id="53" name="52 Imagen" descr="Diapositiv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5.JPG"/>
                          <pic:cNvPicPr/>
                        </pic:nvPicPr>
                        <pic:blipFill>
                          <a:blip r:embed="rId70"/>
                          <a:stretch>
                            <a:fillRect/>
                          </a:stretch>
                        </pic:blipFill>
                        <pic:spPr>
                          <a:xfrm>
                            <a:off x="0" y="0"/>
                            <a:ext cx="2603500" cy="20288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439CE06B" w14:textId="77777777" w:rsidR="000C1B21" w:rsidRDefault="000C1B21" w:rsidP="000C1B21">
            <w:pPr>
              <w:rPr>
                <w:lang w:val="es-GT"/>
              </w:rPr>
            </w:pPr>
          </w:p>
          <w:p w14:paraId="745A37B1" w14:textId="77777777" w:rsidR="000C1B21" w:rsidRDefault="000C1B21" w:rsidP="000C1B21">
            <w:pPr>
              <w:rPr>
                <w:lang w:val="es-GT"/>
              </w:rPr>
            </w:pPr>
          </w:p>
          <w:p w14:paraId="441784CD" w14:textId="77777777" w:rsidR="000C1B21" w:rsidRDefault="000C1B21" w:rsidP="000C1B21">
            <w:pPr>
              <w:rPr>
                <w:lang w:val="es-GT"/>
              </w:rPr>
            </w:pPr>
          </w:p>
          <w:p w14:paraId="554E7DEB" w14:textId="77777777" w:rsidR="000C1B21" w:rsidRDefault="000C1B21" w:rsidP="000C1B21">
            <w:pPr>
              <w:rPr>
                <w:lang w:val="es-GT"/>
              </w:rPr>
            </w:pPr>
          </w:p>
          <w:p w14:paraId="3F418B38" w14:textId="77777777" w:rsidR="000C1B21" w:rsidRDefault="000C1B21" w:rsidP="000C1B21">
            <w:pPr>
              <w:rPr>
                <w:lang w:val="es-GT"/>
              </w:rPr>
            </w:pPr>
          </w:p>
        </w:tc>
        <w:tc>
          <w:tcPr>
            <w:tcW w:w="4750" w:type="dxa"/>
          </w:tcPr>
          <w:p w14:paraId="5086BDEE" w14:textId="77777777" w:rsidR="000C1B21" w:rsidRDefault="000C1B21" w:rsidP="000C1B21">
            <w:pPr>
              <w:rPr>
                <w:lang w:val="es-GT"/>
              </w:rPr>
            </w:pPr>
            <w:r>
              <w:rPr>
                <w:noProof/>
                <w:lang w:val="es-GT" w:eastAsia="es-GT"/>
              </w:rPr>
              <w:drawing>
                <wp:anchor distT="0" distB="0" distL="114300" distR="114300" simplePos="0" relativeHeight="251778560" behindDoc="0" locked="0" layoutInCell="1" allowOverlap="1" wp14:anchorId="5931A83A" wp14:editId="610F972E">
                  <wp:simplePos x="0" y="0"/>
                  <wp:positionH relativeFrom="column">
                    <wp:posOffset>98425</wp:posOffset>
                  </wp:positionH>
                  <wp:positionV relativeFrom="paragraph">
                    <wp:posOffset>337820</wp:posOffset>
                  </wp:positionV>
                  <wp:extent cx="2610030" cy="2028825"/>
                  <wp:effectExtent l="57150" t="19050" r="114120" b="85725"/>
                  <wp:wrapNone/>
                  <wp:docPr id="54" name="53 Imagen" descr="Diapositiv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6.JPG"/>
                          <pic:cNvPicPr/>
                        </pic:nvPicPr>
                        <pic:blipFill>
                          <a:blip r:embed="rId71"/>
                          <a:stretch>
                            <a:fillRect/>
                          </a:stretch>
                        </pic:blipFill>
                        <pic:spPr>
                          <a:xfrm>
                            <a:off x="0" y="0"/>
                            <a:ext cx="2610030" cy="202882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bl>
    <w:p w14:paraId="6F53C78B" w14:textId="77777777" w:rsidR="000C1B21" w:rsidRDefault="000C1B21" w:rsidP="000C1B21">
      <w:pPr>
        <w:rPr>
          <w:lang w:val="es-GT"/>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584"/>
      </w:tblGrid>
      <w:tr w:rsidR="000C1B21" w:rsidRPr="0045643D" w14:paraId="7781AB6B" w14:textId="77777777" w:rsidTr="000C1B21">
        <w:tc>
          <w:tcPr>
            <w:tcW w:w="4776" w:type="dxa"/>
          </w:tcPr>
          <w:p w14:paraId="7C1B14C1" w14:textId="77777777" w:rsidR="000C1B21" w:rsidRDefault="000C1B21" w:rsidP="000C1B21">
            <w:pPr>
              <w:rPr>
                <w:lang w:val="es-GT"/>
              </w:rPr>
            </w:pPr>
          </w:p>
          <w:p w14:paraId="35F83AA8" w14:textId="77777777" w:rsidR="000C1B21" w:rsidRDefault="000C1B21" w:rsidP="000C1B21">
            <w:pPr>
              <w:rPr>
                <w:lang w:val="es-GT"/>
              </w:rPr>
            </w:pPr>
            <w:r>
              <w:rPr>
                <w:noProof/>
                <w:lang w:val="es-GT" w:eastAsia="es-GT"/>
              </w:rPr>
              <w:drawing>
                <wp:anchor distT="0" distB="0" distL="114300" distR="114300" simplePos="0" relativeHeight="251779584" behindDoc="0" locked="0" layoutInCell="1" allowOverlap="1" wp14:anchorId="2E279EF2" wp14:editId="41097E95">
                  <wp:simplePos x="0" y="0"/>
                  <wp:positionH relativeFrom="column">
                    <wp:posOffset>57150</wp:posOffset>
                  </wp:positionH>
                  <wp:positionV relativeFrom="paragraph">
                    <wp:posOffset>52070</wp:posOffset>
                  </wp:positionV>
                  <wp:extent cx="2727170" cy="2047875"/>
                  <wp:effectExtent l="57150" t="19050" r="111280" b="85725"/>
                  <wp:wrapNone/>
                  <wp:docPr id="67" name="66 Imagen" descr="Diapositiv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7.JPG"/>
                          <pic:cNvPicPr/>
                        </pic:nvPicPr>
                        <pic:blipFill>
                          <a:blip r:embed="rId72"/>
                          <a:stretch>
                            <a:fillRect/>
                          </a:stretch>
                        </pic:blipFill>
                        <pic:spPr>
                          <a:xfrm>
                            <a:off x="0" y="0"/>
                            <a:ext cx="2727170" cy="20478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0EEF1354" w14:textId="77777777" w:rsidR="000C1B21" w:rsidRDefault="000C1B21" w:rsidP="000C1B21">
            <w:pPr>
              <w:rPr>
                <w:lang w:val="es-GT"/>
              </w:rPr>
            </w:pPr>
          </w:p>
          <w:p w14:paraId="04C53E42" w14:textId="77777777" w:rsidR="000C1B21" w:rsidRDefault="000C1B21" w:rsidP="000C1B21">
            <w:pPr>
              <w:rPr>
                <w:lang w:val="es-GT"/>
              </w:rPr>
            </w:pPr>
          </w:p>
          <w:p w14:paraId="1DF21B0F" w14:textId="77777777" w:rsidR="000C1B21" w:rsidRDefault="000C1B21" w:rsidP="000C1B21">
            <w:pPr>
              <w:rPr>
                <w:lang w:val="es-GT"/>
              </w:rPr>
            </w:pPr>
          </w:p>
          <w:p w14:paraId="6C04C0F3" w14:textId="77777777" w:rsidR="000C1B21" w:rsidRDefault="000C1B21" w:rsidP="000C1B21">
            <w:pPr>
              <w:rPr>
                <w:lang w:val="es-GT"/>
              </w:rPr>
            </w:pPr>
          </w:p>
          <w:p w14:paraId="0D6B1474" w14:textId="77777777" w:rsidR="000C1B21" w:rsidRDefault="000C1B21" w:rsidP="000C1B21">
            <w:pPr>
              <w:rPr>
                <w:lang w:val="es-GT"/>
              </w:rPr>
            </w:pPr>
          </w:p>
          <w:p w14:paraId="5FFC6873" w14:textId="77777777" w:rsidR="000C1B21" w:rsidRDefault="000C1B21" w:rsidP="000C1B21">
            <w:pPr>
              <w:rPr>
                <w:lang w:val="es-GT"/>
              </w:rPr>
            </w:pPr>
          </w:p>
          <w:p w14:paraId="713FFA76" w14:textId="77777777" w:rsidR="000C1B21" w:rsidRDefault="000C1B21" w:rsidP="000C1B21">
            <w:pPr>
              <w:rPr>
                <w:lang w:val="es-GT"/>
              </w:rPr>
            </w:pPr>
          </w:p>
          <w:p w14:paraId="3E787648" w14:textId="77777777" w:rsidR="000C1B21" w:rsidRDefault="000C1B21" w:rsidP="000C1B21">
            <w:pPr>
              <w:rPr>
                <w:lang w:val="es-GT"/>
              </w:rPr>
            </w:pPr>
          </w:p>
          <w:p w14:paraId="2E5E73E9" w14:textId="77777777" w:rsidR="000C1B21" w:rsidRDefault="000C1B21" w:rsidP="000C1B21">
            <w:pPr>
              <w:rPr>
                <w:lang w:val="es-GT"/>
              </w:rPr>
            </w:pPr>
          </w:p>
          <w:p w14:paraId="78917D9E" w14:textId="77777777" w:rsidR="000C1B21" w:rsidRDefault="000C1B21" w:rsidP="000C1B21">
            <w:pPr>
              <w:rPr>
                <w:lang w:val="es-GT"/>
              </w:rPr>
            </w:pPr>
          </w:p>
          <w:p w14:paraId="008D1DA6" w14:textId="77777777" w:rsidR="000C1B21" w:rsidRDefault="000C1B21" w:rsidP="000C1B21">
            <w:pPr>
              <w:rPr>
                <w:lang w:val="es-GT"/>
              </w:rPr>
            </w:pPr>
          </w:p>
          <w:p w14:paraId="40B71789" w14:textId="77777777" w:rsidR="000C1B21" w:rsidRDefault="000C1B21" w:rsidP="000C1B21">
            <w:pPr>
              <w:rPr>
                <w:lang w:val="es-GT"/>
              </w:rPr>
            </w:pPr>
          </w:p>
          <w:p w14:paraId="4B0EBF62" w14:textId="77777777" w:rsidR="000C1B21" w:rsidRDefault="000C1B21" w:rsidP="000C1B21">
            <w:pPr>
              <w:rPr>
                <w:lang w:val="es-GT"/>
              </w:rPr>
            </w:pPr>
          </w:p>
          <w:p w14:paraId="0FD0E507" w14:textId="77777777" w:rsidR="000C1B21" w:rsidRDefault="000C1B21" w:rsidP="000C1B21">
            <w:pPr>
              <w:rPr>
                <w:lang w:val="es-GT"/>
              </w:rPr>
            </w:pPr>
          </w:p>
        </w:tc>
        <w:tc>
          <w:tcPr>
            <w:tcW w:w="4750" w:type="dxa"/>
          </w:tcPr>
          <w:p w14:paraId="5BEEE986" w14:textId="77777777" w:rsidR="000C1B21" w:rsidRDefault="000C1B21" w:rsidP="000C1B21">
            <w:pPr>
              <w:rPr>
                <w:lang w:val="es-GT"/>
              </w:rPr>
            </w:pPr>
            <w:r>
              <w:rPr>
                <w:noProof/>
                <w:lang w:val="es-GT" w:eastAsia="es-GT"/>
              </w:rPr>
              <w:drawing>
                <wp:anchor distT="0" distB="0" distL="114300" distR="114300" simplePos="0" relativeHeight="251780608" behindDoc="0" locked="0" layoutInCell="1" allowOverlap="1" wp14:anchorId="2449FDB6" wp14:editId="4596F1F4">
                  <wp:simplePos x="0" y="0"/>
                  <wp:positionH relativeFrom="column">
                    <wp:posOffset>-6350</wp:posOffset>
                  </wp:positionH>
                  <wp:positionV relativeFrom="paragraph">
                    <wp:posOffset>212725</wp:posOffset>
                  </wp:positionV>
                  <wp:extent cx="2733675" cy="2047875"/>
                  <wp:effectExtent l="57150" t="19050" r="123825" b="85725"/>
                  <wp:wrapNone/>
                  <wp:docPr id="68" name="67 Imagen" descr="Diapositiv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8.JPG"/>
                          <pic:cNvPicPr/>
                        </pic:nvPicPr>
                        <pic:blipFill>
                          <a:blip r:embed="rId73"/>
                          <a:stretch>
                            <a:fillRect/>
                          </a:stretch>
                        </pic:blipFill>
                        <pic:spPr>
                          <a:xfrm>
                            <a:off x="0" y="0"/>
                            <a:ext cx="2733675" cy="20478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45643D" w14:paraId="077894C8" w14:textId="77777777" w:rsidTr="000C1B21">
        <w:tc>
          <w:tcPr>
            <w:tcW w:w="4776" w:type="dxa"/>
          </w:tcPr>
          <w:p w14:paraId="449A1DBC" w14:textId="77777777" w:rsidR="000C1B21" w:rsidRDefault="000C1B21" w:rsidP="000C1B21">
            <w:pPr>
              <w:rPr>
                <w:lang w:val="es-GT"/>
              </w:rPr>
            </w:pPr>
            <w:r>
              <w:rPr>
                <w:noProof/>
                <w:lang w:val="es-GT" w:eastAsia="es-GT"/>
              </w:rPr>
              <w:drawing>
                <wp:anchor distT="0" distB="0" distL="114300" distR="114300" simplePos="0" relativeHeight="251781632" behindDoc="0" locked="0" layoutInCell="1" allowOverlap="1" wp14:anchorId="4ACCF861" wp14:editId="346179CE">
                  <wp:simplePos x="0" y="0"/>
                  <wp:positionH relativeFrom="column">
                    <wp:posOffset>104775</wp:posOffset>
                  </wp:positionH>
                  <wp:positionV relativeFrom="paragraph">
                    <wp:posOffset>93345</wp:posOffset>
                  </wp:positionV>
                  <wp:extent cx="2619375" cy="1790700"/>
                  <wp:effectExtent l="57150" t="19050" r="123825" b="76200"/>
                  <wp:wrapNone/>
                  <wp:docPr id="69" name="68 Imagen" descr="Diapositiv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9.JPG"/>
                          <pic:cNvPicPr/>
                        </pic:nvPicPr>
                        <pic:blipFill>
                          <a:blip r:embed="rId74" cstate="print"/>
                          <a:stretch>
                            <a:fillRect/>
                          </a:stretch>
                        </pic:blipFill>
                        <pic:spPr>
                          <a:xfrm>
                            <a:off x="0" y="0"/>
                            <a:ext cx="2619375" cy="17907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6773847E" w14:textId="77777777" w:rsidR="000C1B21" w:rsidRDefault="000C1B21" w:rsidP="000C1B21">
            <w:pPr>
              <w:rPr>
                <w:lang w:val="es-GT"/>
              </w:rPr>
            </w:pPr>
          </w:p>
          <w:p w14:paraId="55AED5C0" w14:textId="77777777" w:rsidR="000C1B21" w:rsidRDefault="000C1B21" w:rsidP="000C1B21">
            <w:pPr>
              <w:rPr>
                <w:lang w:val="es-GT"/>
              </w:rPr>
            </w:pPr>
          </w:p>
          <w:p w14:paraId="2F4B09E2" w14:textId="77777777" w:rsidR="000C1B21" w:rsidRDefault="000C1B21" w:rsidP="000C1B21">
            <w:pPr>
              <w:rPr>
                <w:lang w:val="es-GT"/>
              </w:rPr>
            </w:pPr>
          </w:p>
          <w:p w14:paraId="6CC6E27D" w14:textId="77777777" w:rsidR="000C1B21" w:rsidRDefault="000C1B21" w:rsidP="000C1B21">
            <w:pPr>
              <w:rPr>
                <w:lang w:val="es-GT"/>
              </w:rPr>
            </w:pPr>
          </w:p>
          <w:p w14:paraId="24EBC8E0" w14:textId="77777777" w:rsidR="000C1B21" w:rsidRDefault="000C1B21" w:rsidP="000C1B21">
            <w:pPr>
              <w:rPr>
                <w:lang w:val="es-GT"/>
              </w:rPr>
            </w:pPr>
          </w:p>
          <w:p w14:paraId="04860FC5" w14:textId="77777777" w:rsidR="000C1B21" w:rsidRDefault="000C1B21" w:rsidP="000C1B21">
            <w:pPr>
              <w:rPr>
                <w:lang w:val="es-GT"/>
              </w:rPr>
            </w:pPr>
          </w:p>
          <w:p w14:paraId="2617BC9A" w14:textId="77777777" w:rsidR="000C1B21" w:rsidRDefault="000C1B21" w:rsidP="000C1B21">
            <w:pPr>
              <w:rPr>
                <w:lang w:val="es-GT"/>
              </w:rPr>
            </w:pPr>
          </w:p>
        </w:tc>
        <w:tc>
          <w:tcPr>
            <w:tcW w:w="4750" w:type="dxa"/>
          </w:tcPr>
          <w:p w14:paraId="77AB3715" w14:textId="77777777" w:rsidR="000C1B21" w:rsidRDefault="000C1B21" w:rsidP="000C1B21">
            <w:pPr>
              <w:rPr>
                <w:lang w:val="es-GT"/>
              </w:rPr>
            </w:pPr>
            <w:r>
              <w:rPr>
                <w:noProof/>
                <w:lang w:val="es-GT" w:eastAsia="es-GT"/>
              </w:rPr>
              <w:drawing>
                <wp:anchor distT="0" distB="0" distL="114300" distR="114300" simplePos="0" relativeHeight="251782656" behindDoc="0" locked="0" layoutInCell="1" allowOverlap="1" wp14:anchorId="1A8AA223" wp14:editId="537AEB6F">
                  <wp:simplePos x="0" y="0"/>
                  <wp:positionH relativeFrom="column">
                    <wp:posOffset>79375</wp:posOffset>
                  </wp:positionH>
                  <wp:positionV relativeFrom="paragraph">
                    <wp:posOffset>150495</wp:posOffset>
                  </wp:positionV>
                  <wp:extent cx="2647950" cy="1790700"/>
                  <wp:effectExtent l="57150" t="19050" r="114300" b="76200"/>
                  <wp:wrapNone/>
                  <wp:docPr id="70" name="69 Imagen" descr="Diapositiv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0.JPG"/>
                          <pic:cNvPicPr/>
                        </pic:nvPicPr>
                        <pic:blipFill>
                          <a:blip r:embed="rId75"/>
                          <a:stretch>
                            <a:fillRect/>
                          </a:stretch>
                        </pic:blipFill>
                        <pic:spPr>
                          <a:xfrm>
                            <a:off x="0" y="0"/>
                            <a:ext cx="2647950" cy="17907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7E6D2A58" w14:textId="77777777" w:rsidR="000C1B21" w:rsidRDefault="000C1B21" w:rsidP="000C1B21">
            <w:pPr>
              <w:rPr>
                <w:lang w:val="es-GT"/>
              </w:rPr>
            </w:pPr>
          </w:p>
          <w:p w14:paraId="3CFE6CC7" w14:textId="77777777" w:rsidR="000C1B21" w:rsidRDefault="000C1B21" w:rsidP="000C1B21">
            <w:pPr>
              <w:rPr>
                <w:lang w:val="es-GT"/>
              </w:rPr>
            </w:pPr>
          </w:p>
          <w:p w14:paraId="079FDD0C" w14:textId="77777777" w:rsidR="000C1B21" w:rsidRDefault="000C1B21" w:rsidP="000C1B21">
            <w:pPr>
              <w:rPr>
                <w:lang w:val="es-GT"/>
              </w:rPr>
            </w:pPr>
          </w:p>
          <w:p w14:paraId="1AEFC52B" w14:textId="77777777" w:rsidR="000C1B21" w:rsidRDefault="000C1B21" w:rsidP="000C1B21">
            <w:pPr>
              <w:rPr>
                <w:lang w:val="es-GT"/>
              </w:rPr>
            </w:pPr>
          </w:p>
          <w:p w14:paraId="7B6BB1BF" w14:textId="77777777" w:rsidR="000C1B21" w:rsidRDefault="000C1B21" w:rsidP="000C1B21">
            <w:pPr>
              <w:rPr>
                <w:lang w:val="es-GT"/>
              </w:rPr>
            </w:pPr>
          </w:p>
          <w:p w14:paraId="6D8EF641" w14:textId="77777777" w:rsidR="000C1B21" w:rsidRDefault="000C1B21" w:rsidP="000C1B21">
            <w:pPr>
              <w:rPr>
                <w:lang w:val="es-GT"/>
              </w:rPr>
            </w:pPr>
          </w:p>
          <w:p w14:paraId="2089FDD9" w14:textId="77777777" w:rsidR="000C1B21" w:rsidRDefault="000C1B21" w:rsidP="000C1B21">
            <w:pPr>
              <w:rPr>
                <w:lang w:val="es-GT"/>
              </w:rPr>
            </w:pPr>
          </w:p>
          <w:p w14:paraId="68DC2667" w14:textId="77777777" w:rsidR="000C1B21" w:rsidRDefault="000C1B21" w:rsidP="000C1B21">
            <w:pPr>
              <w:rPr>
                <w:lang w:val="es-GT"/>
              </w:rPr>
            </w:pPr>
          </w:p>
          <w:p w14:paraId="60BA1C93" w14:textId="77777777" w:rsidR="000C1B21" w:rsidRDefault="000C1B21" w:rsidP="000C1B21">
            <w:pPr>
              <w:rPr>
                <w:lang w:val="es-GT"/>
              </w:rPr>
            </w:pPr>
          </w:p>
          <w:p w14:paraId="5EE72777" w14:textId="77777777" w:rsidR="000C1B21" w:rsidRDefault="000C1B21" w:rsidP="000C1B21">
            <w:pPr>
              <w:rPr>
                <w:lang w:val="es-GT"/>
              </w:rPr>
            </w:pPr>
          </w:p>
          <w:p w14:paraId="64E1E7EE" w14:textId="77777777" w:rsidR="000C1B21" w:rsidRDefault="000C1B21" w:rsidP="000C1B21">
            <w:pPr>
              <w:rPr>
                <w:lang w:val="es-GT"/>
              </w:rPr>
            </w:pPr>
          </w:p>
          <w:p w14:paraId="498B7E49" w14:textId="77777777" w:rsidR="000C1B21" w:rsidRDefault="000C1B21" w:rsidP="000C1B21">
            <w:pPr>
              <w:rPr>
                <w:lang w:val="es-GT"/>
              </w:rPr>
            </w:pPr>
          </w:p>
        </w:tc>
      </w:tr>
      <w:tr w:rsidR="000C1B21" w:rsidRPr="0045643D" w14:paraId="6CA1425D" w14:textId="77777777" w:rsidTr="000C1B21">
        <w:tc>
          <w:tcPr>
            <w:tcW w:w="4776" w:type="dxa"/>
          </w:tcPr>
          <w:p w14:paraId="37F08377" w14:textId="77777777" w:rsidR="000C1B21" w:rsidRDefault="000C1B21" w:rsidP="000C1B21">
            <w:pPr>
              <w:rPr>
                <w:lang w:val="es-GT"/>
              </w:rPr>
            </w:pPr>
          </w:p>
          <w:p w14:paraId="7C1695A7" w14:textId="77777777" w:rsidR="000C1B21" w:rsidRDefault="000C1B21" w:rsidP="000C1B21">
            <w:pPr>
              <w:rPr>
                <w:lang w:val="es-GT"/>
              </w:rPr>
            </w:pPr>
            <w:r>
              <w:rPr>
                <w:noProof/>
                <w:lang w:val="es-GT" w:eastAsia="es-GT"/>
              </w:rPr>
              <w:drawing>
                <wp:inline distT="0" distB="0" distL="0" distR="0" wp14:anchorId="2DA6EF8C" wp14:editId="784088C0">
                  <wp:extent cx="2727325" cy="2259806"/>
                  <wp:effectExtent l="57150" t="19050" r="111125" b="83344"/>
                  <wp:docPr id="71" name="70 Imagen" descr="Diapositiv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1.JPG"/>
                          <pic:cNvPicPr/>
                        </pic:nvPicPr>
                        <pic:blipFill>
                          <a:blip r:embed="rId76"/>
                          <a:stretch>
                            <a:fillRect/>
                          </a:stretch>
                        </pic:blipFill>
                        <pic:spPr>
                          <a:xfrm>
                            <a:off x="0" y="0"/>
                            <a:ext cx="2727325" cy="2259806"/>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76122C0D" w14:textId="77777777" w:rsidR="000C1B21" w:rsidRDefault="000C1B21" w:rsidP="00C93EFF">
            <w:pPr>
              <w:jc w:val="right"/>
              <w:rPr>
                <w:lang w:val="es-GT"/>
              </w:rPr>
            </w:pPr>
          </w:p>
          <w:p w14:paraId="3230E5B6" w14:textId="77777777" w:rsidR="005C0B3C" w:rsidRDefault="005C0B3C" w:rsidP="00C93EFF">
            <w:pPr>
              <w:jc w:val="right"/>
              <w:rPr>
                <w:lang w:val="es-GT"/>
              </w:rPr>
            </w:pPr>
          </w:p>
          <w:p w14:paraId="18E93BAE" w14:textId="77777777" w:rsidR="005C0B3C" w:rsidRDefault="005C0B3C" w:rsidP="00C93EFF">
            <w:pPr>
              <w:jc w:val="right"/>
              <w:rPr>
                <w:lang w:val="es-GT"/>
              </w:rPr>
            </w:pPr>
          </w:p>
          <w:p w14:paraId="46A33D67" w14:textId="77777777" w:rsidR="005C0B3C" w:rsidRDefault="005C0B3C" w:rsidP="00C93EFF">
            <w:pPr>
              <w:jc w:val="right"/>
              <w:rPr>
                <w:lang w:val="es-GT"/>
              </w:rPr>
            </w:pPr>
          </w:p>
          <w:p w14:paraId="224F91A6" w14:textId="77777777" w:rsidR="005C0B3C" w:rsidRDefault="005C0B3C" w:rsidP="00C93EFF">
            <w:pPr>
              <w:jc w:val="right"/>
              <w:rPr>
                <w:lang w:val="es-GT"/>
              </w:rPr>
            </w:pPr>
          </w:p>
        </w:tc>
        <w:tc>
          <w:tcPr>
            <w:tcW w:w="4750" w:type="dxa"/>
          </w:tcPr>
          <w:p w14:paraId="619357EE" w14:textId="000AC8C6" w:rsidR="000C1B21" w:rsidRDefault="000C1B21" w:rsidP="000C1B21">
            <w:pPr>
              <w:rPr>
                <w:lang w:val="es-GT"/>
              </w:rPr>
            </w:pPr>
            <w:r>
              <w:rPr>
                <w:noProof/>
                <w:lang w:val="es-GT" w:eastAsia="es-GT"/>
              </w:rPr>
              <w:lastRenderedPageBreak/>
              <w:drawing>
                <wp:anchor distT="0" distB="0" distL="114300" distR="114300" simplePos="0" relativeHeight="251783680" behindDoc="0" locked="0" layoutInCell="1" allowOverlap="1" wp14:anchorId="5ECB251C" wp14:editId="5244ED2D">
                  <wp:simplePos x="0" y="0"/>
                  <wp:positionH relativeFrom="column">
                    <wp:posOffset>166536</wp:posOffset>
                  </wp:positionH>
                  <wp:positionV relativeFrom="paragraph">
                    <wp:posOffset>257368</wp:posOffset>
                  </wp:positionV>
                  <wp:extent cx="2583815" cy="2162175"/>
                  <wp:effectExtent l="57150" t="19050" r="121285" b="85725"/>
                  <wp:wrapNone/>
                  <wp:docPr id="72" name="71 Imagen" descr="Diapositiv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2.JPG"/>
                          <pic:cNvPicPr/>
                        </pic:nvPicPr>
                        <pic:blipFill>
                          <a:blip r:embed="rId77" cstate="print"/>
                          <a:stretch>
                            <a:fillRect/>
                          </a:stretch>
                        </pic:blipFill>
                        <pic:spPr>
                          <a:xfrm>
                            <a:off x="0" y="0"/>
                            <a:ext cx="2583815" cy="21621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r w:rsidR="000C1B21" w:rsidRPr="0045643D" w14:paraId="31D46E52" w14:textId="77777777" w:rsidTr="000C1B21">
        <w:tc>
          <w:tcPr>
            <w:tcW w:w="4776" w:type="dxa"/>
          </w:tcPr>
          <w:p w14:paraId="3976CE25" w14:textId="77777777" w:rsidR="000C1B21" w:rsidRDefault="000C1B21" w:rsidP="000C1B21">
            <w:pPr>
              <w:rPr>
                <w:lang w:val="es-GT"/>
              </w:rPr>
            </w:pPr>
            <w:r>
              <w:rPr>
                <w:noProof/>
                <w:lang w:val="es-GT" w:eastAsia="es-GT"/>
              </w:rPr>
              <w:lastRenderedPageBreak/>
              <w:drawing>
                <wp:anchor distT="0" distB="0" distL="114300" distR="114300" simplePos="0" relativeHeight="251786752" behindDoc="0" locked="0" layoutInCell="1" allowOverlap="1" wp14:anchorId="4DE0DFA5" wp14:editId="46F099DA">
                  <wp:simplePos x="0" y="0"/>
                  <wp:positionH relativeFrom="column">
                    <wp:posOffset>19050</wp:posOffset>
                  </wp:positionH>
                  <wp:positionV relativeFrom="paragraph">
                    <wp:posOffset>133350</wp:posOffset>
                  </wp:positionV>
                  <wp:extent cx="2686050" cy="2014220"/>
                  <wp:effectExtent l="57150" t="19050" r="114300" b="81280"/>
                  <wp:wrapNone/>
                  <wp:docPr id="102" name="101 Imagen" descr="Diapositiv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3.JPG"/>
                          <pic:cNvPicPr/>
                        </pic:nvPicPr>
                        <pic:blipFill>
                          <a:blip r:embed="rId78"/>
                          <a:stretch>
                            <a:fillRect/>
                          </a:stretch>
                        </pic:blipFill>
                        <pic:spPr>
                          <a:xfrm>
                            <a:off x="0" y="0"/>
                            <a:ext cx="2686050" cy="201422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anchor distT="0" distB="0" distL="114300" distR="114300" simplePos="0" relativeHeight="251787776" behindDoc="0" locked="0" layoutInCell="1" allowOverlap="1" wp14:anchorId="174B2307" wp14:editId="388B8D6C">
                  <wp:simplePos x="0" y="0"/>
                  <wp:positionH relativeFrom="column">
                    <wp:posOffset>3076575</wp:posOffset>
                  </wp:positionH>
                  <wp:positionV relativeFrom="paragraph">
                    <wp:posOffset>133350</wp:posOffset>
                  </wp:positionV>
                  <wp:extent cx="2705100" cy="2025650"/>
                  <wp:effectExtent l="57150" t="19050" r="114300" b="69850"/>
                  <wp:wrapNone/>
                  <wp:docPr id="103" name="102 Imagen" descr="Diapositiv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4.JPG"/>
                          <pic:cNvPicPr/>
                        </pic:nvPicPr>
                        <pic:blipFill>
                          <a:blip r:embed="rId79"/>
                          <a:stretch>
                            <a:fillRect/>
                          </a:stretch>
                        </pic:blipFill>
                        <pic:spPr>
                          <a:xfrm>
                            <a:off x="0" y="0"/>
                            <a:ext cx="2705100" cy="20256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c>
          <w:tcPr>
            <w:tcW w:w="4750" w:type="dxa"/>
          </w:tcPr>
          <w:p w14:paraId="1DCF3943" w14:textId="77777777" w:rsidR="000C1B21" w:rsidRDefault="000C1B21" w:rsidP="000C1B21">
            <w:pPr>
              <w:rPr>
                <w:lang w:val="es-GT"/>
              </w:rPr>
            </w:pPr>
          </w:p>
        </w:tc>
      </w:tr>
      <w:tr w:rsidR="000C1B21" w:rsidRPr="0045643D" w14:paraId="3C558A41" w14:textId="77777777" w:rsidTr="000C1B21">
        <w:tc>
          <w:tcPr>
            <w:tcW w:w="4776" w:type="dxa"/>
          </w:tcPr>
          <w:p w14:paraId="3D99155C" w14:textId="77777777" w:rsidR="000C1B21" w:rsidRDefault="000C1B21" w:rsidP="000C1B21">
            <w:pPr>
              <w:rPr>
                <w:lang w:val="es-GT"/>
              </w:rPr>
            </w:pPr>
          </w:p>
          <w:p w14:paraId="34D52E88" w14:textId="77777777" w:rsidR="000C1B21" w:rsidRDefault="000C1B21" w:rsidP="000C1B21">
            <w:pPr>
              <w:rPr>
                <w:lang w:val="es-GT"/>
              </w:rPr>
            </w:pPr>
          </w:p>
          <w:p w14:paraId="7166F583" w14:textId="77777777" w:rsidR="000C1B21" w:rsidRDefault="000C1B21" w:rsidP="000C1B21">
            <w:pPr>
              <w:rPr>
                <w:lang w:val="es-GT"/>
              </w:rPr>
            </w:pPr>
          </w:p>
          <w:p w14:paraId="15E5A831" w14:textId="77777777" w:rsidR="000C1B21" w:rsidRDefault="000C1B21" w:rsidP="000C1B21">
            <w:pPr>
              <w:rPr>
                <w:lang w:val="es-GT"/>
              </w:rPr>
            </w:pPr>
          </w:p>
          <w:p w14:paraId="26720E2F" w14:textId="77777777" w:rsidR="000C1B21" w:rsidRDefault="000C1B21" w:rsidP="000C1B21">
            <w:pPr>
              <w:rPr>
                <w:lang w:val="es-GT"/>
              </w:rPr>
            </w:pPr>
          </w:p>
          <w:p w14:paraId="0096E543" w14:textId="77777777" w:rsidR="000C1B21" w:rsidRDefault="000C1B21" w:rsidP="000C1B21">
            <w:pPr>
              <w:rPr>
                <w:lang w:val="es-GT"/>
              </w:rPr>
            </w:pPr>
          </w:p>
          <w:p w14:paraId="37E5FA0E" w14:textId="77777777" w:rsidR="000C1B21" w:rsidRDefault="000C1B21" w:rsidP="000C1B21">
            <w:pPr>
              <w:rPr>
                <w:lang w:val="es-GT"/>
              </w:rPr>
            </w:pPr>
          </w:p>
          <w:p w14:paraId="0CB6C634" w14:textId="77777777" w:rsidR="000C1B21" w:rsidRDefault="000C1B21" w:rsidP="000C1B21">
            <w:pPr>
              <w:rPr>
                <w:lang w:val="es-GT"/>
              </w:rPr>
            </w:pPr>
          </w:p>
        </w:tc>
        <w:tc>
          <w:tcPr>
            <w:tcW w:w="4750" w:type="dxa"/>
          </w:tcPr>
          <w:p w14:paraId="5ADE7309" w14:textId="77777777" w:rsidR="000C1B21" w:rsidRDefault="000C1B21" w:rsidP="000C1B21">
            <w:pPr>
              <w:rPr>
                <w:lang w:val="es-GT"/>
              </w:rPr>
            </w:pPr>
          </w:p>
          <w:p w14:paraId="22EFF850" w14:textId="77777777" w:rsidR="000C1B21" w:rsidRDefault="000C1B21" w:rsidP="000C1B21">
            <w:pPr>
              <w:rPr>
                <w:lang w:val="es-GT"/>
              </w:rPr>
            </w:pPr>
          </w:p>
          <w:p w14:paraId="6B15D8F2" w14:textId="77777777" w:rsidR="000C1B21" w:rsidRDefault="000C1B21" w:rsidP="000C1B21">
            <w:pPr>
              <w:rPr>
                <w:lang w:val="es-GT"/>
              </w:rPr>
            </w:pPr>
          </w:p>
          <w:p w14:paraId="4030AB7C" w14:textId="77777777" w:rsidR="000C1B21" w:rsidRDefault="000C1B21" w:rsidP="000C1B21">
            <w:pPr>
              <w:rPr>
                <w:lang w:val="es-GT"/>
              </w:rPr>
            </w:pPr>
          </w:p>
          <w:p w14:paraId="262F795C" w14:textId="77777777" w:rsidR="000C1B21" w:rsidRDefault="000C1B21" w:rsidP="000C1B21">
            <w:pPr>
              <w:rPr>
                <w:lang w:val="es-GT"/>
              </w:rPr>
            </w:pPr>
          </w:p>
          <w:p w14:paraId="064F7293" w14:textId="77777777" w:rsidR="000C1B21" w:rsidRDefault="000C1B21" w:rsidP="000C1B21">
            <w:pPr>
              <w:rPr>
                <w:lang w:val="es-GT"/>
              </w:rPr>
            </w:pPr>
          </w:p>
          <w:p w14:paraId="30EB3510" w14:textId="77777777" w:rsidR="000C1B21" w:rsidRDefault="000C1B21" w:rsidP="000C1B21">
            <w:pPr>
              <w:rPr>
                <w:lang w:val="es-GT"/>
              </w:rPr>
            </w:pPr>
          </w:p>
          <w:p w14:paraId="4A5F817A" w14:textId="77777777" w:rsidR="000C1B21" w:rsidRDefault="000C1B21" w:rsidP="000C1B21">
            <w:pPr>
              <w:rPr>
                <w:lang w:val="es-GT"/>
              </w:rPr>
            </w:pPr>
          </w:p>
          <w:p w14:paraId="4CF6F6EB" w14:textId="77777777" w:rsidR="000C1B21" w:rsidRDefault="000C1B21" w:rsidP="000C1B21">
            <w:pPr>
              <w:rPr>
                <w:lang w:val="es-GT"/>
              </w:rPr>
            </w:pPr>
          </w:p>
          <w:p w14:paraId="396B67CB" w14:textId="77777777" w:rsidR="000C1B21" w:rsidRDefault="000C1B21" w:rsidP="000C1B21">
            <w:pPr>
              <w:rPr>
                <w:lang w:val="es-GT"/>
              </w:rPr>
            </w:pPr>
          </w:p>
          <w:p w14:paraId="6879A917" w14:textId="77777777" w:rsidR="000C1B21" w:rsidRDefault="000C1B21" w:rsidP="000C1B21">
            <w:pPr>
              <w:rPr>
                <w:lang w:val="es-GT"/>
              </w:rPr>
            </w:pPr>
          </w:p>
          <w:p w14:paraId="1E58C919" w14:textId="77777777" w:rsidR="000C1B21" w:rsidRDefault="000C1B21" w:rsidP="000C1B21">
            <w:pPr>
              <w:rPr>
                <w:lang w:val="es-GT"/>
              </w:rPr>
            </w:pPr>
          </w:p>
          <w:p w14:paraId="4F279395" w14:textId="77777777" w:rsidR="000C1B21" w:rsidRDefault="000C1B21" w:rsidP="000C1B21">
            <w:pPr>
              <w:rPr>
                <w:lang w:val="es-GT"/>
              </w:rPr>
            </w:pPr>
          </w:p>
        </w:tc>
      </w:tr>
      <w:tr w:rsidR="000C1B21" w:rsidRPr="0045643D" w14:paraId="768D8F03" w14:textId="77777777" w:rsidTr="000C1B21">
        <w:tc>
          <w:tcPr>
            <w:tcW w:w="4776" w:type="dxa"/>
          </w:tcPr>
          <w:p w14:paraId="38A5B243" w14:textId="77777777" w:rsidR="000C1B21" w:rsidRDefault="000C1B21" w:rsidP="000C1B21">
            <w:pPr>
              <w:rPr>
                <w:lang w:val="es-GT"/>
              </w:rPr>
            </w:pPr>
          </w:p>
          <w:p w14:paraId="47B4753A" w14:textId="77777777" w:rsidR="000C1B21" w:rsidRDefault="000C1B21" w:rsidP="000C1B21">
            <w:pPr>
              <w:rPr>
                <w:lang w:val="es-GT"/>
              </w:rPr>
            </w:pPr>
            <w:r>
              <w:rPr>
                <w:noProof/>
                <w:lang w:val="es-GT" w:eastAsia="es-GT"/>
              </w:rPr>
              <w:drawing>
                <wp:inline distT="0" distB="0" distL="0" distR="0" wp14:anchorId="5CBD45D2" wp14:editId="642C5E1B">
                  <wp:extent cx="2701925" cy="2026444"/>
                  <wp:effectExtent l="57150" t="19050" r="117475" b="69056"/>
                  <wp:docPr id="104" name="103 Imagen" descr="Diapositiv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5.JPG"/>
                          <pic:cNvPicPr/>
                        </pic:nvPicPr>
                        <pic:blipFill>
                          <a:blip r:embed="rId80"/>
                          <a:stretch>
                            <a:fillRect/>
                          </a:stretch>
                        </pic:blipFill>
                        <pic:spPr>
                          <a:xfrm>
                            <a:off x="0" y="0"/>
                            <a:ext cx="2701925" cy="2026444"/>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71021772" w14:textId="77777777" w:rsidR="000C1B21" w:rsidRDefault="000C1B21" w:rsidP="000C1B21">
            <w:pPr>
              <w:rPr>
                <w:lang w:val="es-GT"/>
              </w:rPr>
            </w:pPr>
          </w:p>
          <w:p w14:paraId="784A6766" w14:textId="77777777" w:rsidR="000C1B21" w:rsidRDefault="000C1B21" w:rsidP="000C1B21">
            <w:pPr>
              <w:rPr>
                <w:lang w:val="es-GT"/>
              </w:rPr>
            </w:pPr>
          </w:p>
          <w:p w14:paraId="596D9EFA" w14:textId="77777777" w:rsidR="000C1B21" w:rsidRDefault="000C1B21" w:rsidP="000C1B21">
            <w:pPr>
              <w:rPr>
                <w:lang w:val="es-GT"/>
              </w:rPr>
            </w:pPr>
            <w:r>
              <w:rPr>
                <w:noProof/>
                <w:lang w:val="es-GT" w:eastAsia="es-GT"/>
              </w:rPr>
              <w:drawing>
                <wp:anchor distT="0" distB="0" distL="114300" distR="114300" simplePos="0" relativeHeight="251792896" behindDoc="0" locked="0" layoutInCell="1" allowOverlap="1" wp14:anchorId="15232354" wp14:editId="000F081D">
                  <wp:simplePos x="0" y="0"/>
                  <wp:positionH relativeFrom="column">
                    <wp:posOffset>171450</wp:posOffset>
                  </wp:positionH>
                  <wp:positionV relativeFrom="paragraph">
                    <wp:posOffset>45720</wp:posOffset>
                  </wp:positionV>
                  <wp:extent cx="2590800" cy="1847850"/>
                  <wp:effectExtent l="57150" t="19050" r="114300" b="76200"/>
                  <wp:wrapNone/>
                  <wp:docPr id="114" name="113 Imagen" descr="Diapositiv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7.JPG"/>
                          <pic:cNvPicPr/>
                        </pic:nvPicPr>
                        <pic:blipFill>
                          <a:blip r:embed="rId81"/>
                          <a:stretch>
                            <a:fillRect/>
                          </a:stretch>
                        </pic:blipFill>
                        <pic:spPr>
                          <a:xfrm>
                            <a:off x="0" y="0"/>
                            <a:ext cx="2590800" cy="184785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5D78BE73" w14:textId="77777777" w:rsidR="000C1B21" w:rsidRDefault="000C1B21" w:rsidP="000C1B21">
            <w:pPr>
              <w:rPr>
                <w:lang w:val="es-GT"/>
              </w:rPr>
            </w:pPr>
          </w:p>
          <w:p w14:paraId="7C2F359D" w14:textId="77777777" w:rsidR="000C1B21" w:rsidRDefault="000C1B21" w:rsidP="000C1B21">
            <w:pPr>
              <w:rPr>
                <w:lang w:val="es-GT"/>
              </w:rPr>
            </w:pPr>
          </w:p>
          <w:p w14:paraId="3A28C132" w14:textId="77777777" w:rsidR="000C1B21" w:rsidRDefault="000C1B21" w:rsidP="000C1B21">
            <w:pPr>
              <w:rPr>
                <w:lang w:val="es-GT"/>
              </w:rPr>
            </w:pPr>
          </w:p>
          <w:p w14:paraId="48886A10" w14:textId="6A52E0EE" w:rsidR="000C1B21" w:rsidRDefault="000C1B21" w:rsidP="000C1B21">
            <w:pPr>
              <w:rPr>
                <w:lang w:val="es-GT"/>
              </w:rPr>
            </w:pPr>
          </w:p>
          <w:p w14:paraId="3459CBEB" w14:textId="77777777" w:rsidR="000C1B21" w:rsidRDefault="000C1B21" w:rsidP="000C1B21">
            <w:pPr>
              <w:rPr>
                <w:lang w:val="es-GT"/>
              </w:rPr>
            </w:pPr>
          </w:p>
        </w:tc>
        <w:tc>
          <w:tcPr>
            <w:tcW w:w="4750" w:type="dxa"/>
          </w:tcPr>
          <w:p w14:paraId="73F0C39F" w14:textId="77777777" w:rsidR="000C1B21" w:rsidRDefault="000C1B21" w:rsidP="000C1B21">
            <w:pPr>
              <w:rPr>
                <w:lang w:val="es-GT"/>
              </w:rPr>
            </w:pPr>
            <w:r>
              <w:rPr>
                <w:noProof/>
                <w:lang w:val="es-GT" w:eastAsia="es-GT"/>
              </w:rPr>
              <mc:AlternateContent>
                <mc:Choice Requires="wps">
                  <w:drawing>
                    <wp:anchor distT="0" distB="0" distL="114300" distR="114300" simplePos="0" relativeHeight="251801088" behindDoc="0" locked="0" layoutInCell="1" allowOverlap="1" wp14:anchorId="5EA0845E" wp14:editId="4F02EBA1">
                      <wp:simplePos x="0" y="0"/>
                      <wp:positionH relativeFrom="column">
                        <wp:posOffset>510540</wp:posOffset>
                      </wp:positionH>
                      <wp:positionV relativeFrom="paragraph">
                        <wp:posOffset>5004435</wp:posOffset>
                      </wp:positionV>
                      <wp:extent cx="2143125" cy="238125"/>
                      <wp:effectExtent l="0" t="3810" r="3810" b="0"/>
                      <wp:wrapNone/>
                      <wp:docPr id="6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125" cy="238125"/>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6FF1B48" w14:textId="77777777" w:rsidR="00183EB4" w:rsidRDefault="00183EB4" w:rsidP="000C1B21">
                                  <w:pPr>
                                    <w:jc w:val="right"/>
                                  </w:pPr>
                                  <w:r w:rsidRPr="00835ECF">
                                    <w:rPr>
                                      <w:b/>
                                      <w:sz w:val="20"/>
                                      <w:lang w:val="es-GT"/>
                                    </w:rPr>
                                    <w:t>Fuente:</w:t>
                                  </w:r>
                                  <w:r w:rsidRPr="00835ECF">
                                    <w:rPr>
                                      <w:sz w:val="20"/>
                                      <w:lang w:val="es-GT"/>
                                    </w:rPr>
                                    <w:t xml:space="preserve"> Iarna-URL, 2015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0845E" id="Text Box 17" o:spid="_x0000_s1032" type="#_x0000_t202" style="position:absolute;left:0;text-align:left;margin-left:40.2pt;margin-top:394.05pt;width:168.75pt;height:18.7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" stroked="f">
                      <v:textbox>
                        <w:txbxContent>
                          <w:p w14:paraId="36FF1B48" w14:textId="77777777" w:rsidR="00183EB4" w:rsidRDefault="00183EB4" w:rsidP="000C1B21">
                            <w:pPr>
                              <w:jc w:val="right"/>
                            </w:pPr>
                            <w:r w:rsidRPr="00835ECF">
                              <w:rPr>
                                <w:b/>
                                <w:sz w:val="20"/>
                                <w:lang w:val="es-GT"/>
                              </w:rPr>
                              <w:t>Fuente:</w:t>
                            </w:r>
                            <w:r w:rsidRPr="00835ECF">
                              <w:rPr>
                                <w:sz w:val="20"/>
                                <w:lang w:val="es-GT"/>
                              </w:rPr>
                              <w:t xml:space="preserve"> Iarna-URL, 2015</w:t>
                            </w:r>
                          </w:p>
                        </w:txbxContent>
                      </v:textbox>
                    </v:shape>
                  </w:pict>
                </mc:Fallback>
              </mc:AlternateContent>
            </w:r>
            <w:r>
              <w:rPr>
                <w:noProof/>
                <w:lang w:val="es-GT" w:eastAsia="es-GT"/>
              </w:rPr>
              <w:drawing>
                <wp:anchor distT="0" distB="0" distL="114300" distR="114300" simplePos="0" relativeHeight="251800064" behindDoc="0" locked="0" layoutInCell="1" allowOverlap="1" wp14:anchorId="3E166564" wp14:editId="7C3C885D">
                  <wp:simplePos x="0" y="0"/>
                  <wp:positionH relativeFrom="column">
                    <wp:posOffset>139065</wp:posOffset>
                  </wp:positionH>
                  <wp:positionV relativeFrom="paragraph">
                    <wp:posOffset>2642235</wp:posOffset>
                  </wp:positionV>
                  <wp:extent cx="2521585" cy="1895475"/>
                  <wp:effectExtent l="57150" t="19050" r="107315" b="85725"/>
                  <wp:wrapNone/>
                  <wp:docPr id="107" name="106 Imagen" descr="Diapositiva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9.JPG"/>
                          <pic:cNvPicPr/>
                        </pic:nvPicPr>
                        <pic:blipFill>
                          <a:blip r:embed="rId82"/>
                          <a:stretch>
                            <a:fillRect/>
                          </a:stretch>
                        </pic:blipFill>
                        <pic:spPr>
                          <a:xfrm>
                            <a:off x="0" y="0"/>
                            <a:ext cx="2521585" cy="18954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anchor distT="0" distB="0" distL="114300" distR="114300" simplePos="0" relativeHeight="251788800" behindDoc="0" locked="0" layoutInCell="1" allowOverlap="1" wp14:anchorId="39484C39" wp14:editId="25A10B0A">
                  <wp:simplePos x="0" y="0"/>
                  <wp:positionH relativeFrom="column">
                    <wp:posOffset>53340</wp:posOffset>
                  </wp:positionH>
                  <wp:positionV relativeFrom="paragraph">
                    <wp:posOffset>251460</wp:posOffset>
                  </wp:positionV>
                  <wp:extent cx="2609850" cy="1957705"/>
                  <wp:effectExtent l="57150" t="19050" r="114300" b="80645"/>
                  <wp:wrapNone/>
                  <wp:docPr id="105" name="104 Imagen" descr="Diapositiv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6.JPG"/>
                          <pic:cNvPicPr/>
                        </pic:nvPicPr>
                        <pic:blipFill>
                          <a:blip r:embed="rId83"/>
                          <a:stretch>
                            <a:fillRect/>
                          </a:stretch>
                        </pic:blipFill>
                        <pic:spPr>
                          <a:xfrm>
                            <a:off x="0" y="0"/>
                            <a:ext cx="2609850" cy="195770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tc>
      </w:tr>
    </w:tbl>
    <w:p w14:paraId="2FB467CB" w14:textId="761DBD30" w:rsidR="000C1B21" w:rsidRDefault="000C1B21" w:rsidP="000C1B21">
      <w:pPr>
        <w:jc w:val="left"/>
        <w:rPr>
          <w:lang w:val="es-GT"/>
        </w:rPr>
      </w:pPr>
    </w:p>
    <w:p w14:paraId="36FE9A68" w14:textId="728A6A60" w:rsidR="000C1B21" w:rsidRDefault="000C1B21" w:rsidP="000C1B21">
      <w:pPr>
        <w:jc w:val="left"/>
        <w:rPr>
          <w:lang w:val="es-GT"/>
        </w:rPr>
      </w:pPr>
    </w:p>
    <w:p w14:paraId="60766271" w14:textId="77777777" w:rsidR="000C1B21" w:rsidRDefault="000C1B21" w:rsidP="000C1B21">
      <w:pPr>
        <w:jc w:val="left"/>
        <w:rPr>
          <w:lang w:val="es-GT"/>
        </w:rPr>
      </w:pPr>
    </w:p>
    <w:p w14:paraId="38AB8103" w14:textId="77777777" w:rsidR="000C1B21" w:rsidRDefault="000C1B21" w:rsidP="000C1B21">
      <w:pPr>
        <w:jc w:val="left"/>
        <w:rPr>
          <w:lang w:val="es-GT"/>
        </w:rPr>
      </w:pPr>
    </w:p>
    <w:p w14:paraId="26812283" w14:textId="5C7717F4" w:rsidR="000C1B21" w:rsidRDefault="000C1B21" w:rsidP="000C1B21">
      <w:pPr>
        <w:jc w:val="left"/>
        <w:rPr>
          <w:lang w:val="es-GT"/>
        </w:rPr>
      </w:pPr>
      <w:r>
        <w:rPr>
          <w:lang w:val="es-GT"/>
        </w:rPr>
        <w:tab/>
      </w:r>
    </w:p>
    <w:p w14:paraId="4315CDF0" w14:textId="77777777" w:rsidR="000C1B21" w:rsidRDefault="000C1B21" w:rsidP="000C1B21">
      <w:pPr>
        <w:jc w:val="left"/>
        <w:rPr>
          <w:lang w:val="es-GT"/>
        </w:rPr>
      </w:pPr>
    </w:p>
    <w:p w14:paraId="368A3B91" w14:textId="77777777" w:rsidR="000C1B21" w:rsidRDefault="000C1B21" w:rsidP="000C1B21">
      <w:pPr>
        <w:jc w:val="left"/>
        <w:rPr>
          <w:lang w:val="es-GT"/>
        </w:rPr>
      </w:pPr>
    </w:p>
    <w:p w14:paraId="701BF92C" w14:textId="77777777" w:rsidR="000C1B21" w:rsidRDefault="000C1B21" w:rsidP="000C1B21">
      <w:pPr>
        <w:jc w:val="left"/>
        <w:rPr>
          <w:lang w:val="es-GT"/>
        </w:rPr>
      </w:pPr>
    </w:p>
    <w:p w14:paraId="7C330278" w14:textId="088BEF51" w:rsidR="000C1B21" w:rsidRDefault="00C93EFF" w:rsidP="000C1B21">
      <w:pPr>
        <w:jc w:val="left"/>
        <w:rPr>
          <w:lang w:val="es-GT"/>
        </w:rPr>
      </w:pPr>
      <w:r>
        <w:rPr>
          <w:noProof/>
          <w:lang w:val="es-GT" w:eastAsia="es-GT"/>
        </w:rPr>
        <w:lastRenderedPageBreak/>
        <w:drawing>
          <wp:anchor distT="0" distB="0" distL="114300" distR="114300" simplePos="0" relativeHeight="251789824" behindDoc="0" locked="0" layoutInCell="1" allowOverlap="1" wp14:anchorId="5BB6F5A8" wp14:editId="7C197441">
            <wp:simplePos x="0" y="0"/>
            <wp:positionH relativeFrom="column">
              <wp:posOffset>2968625</wp:posOffset>
            </wp:positionH>
            <wp:positionV relativeFrom="paragraph">
              <wp:posOffset>0</wp:posOffset>
            </wp:positionV>
            <wp:extent cx="2667000" cy="1907540"/>
            <wp:effectExtent l="50800" t="50800" r="127000" b="124460"/>
            <wp:wrapNone/>
            <wp:docPr id="108" name="107 Imagen" descr="Diapositiva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0.JPG"/>
                    <pic:cNvPicPr/>
                  </pic:nvPicPr>
                  <pic:blipFill>
                    <a:blip r:embed="rId84"/>
                    <a:stretch>
                      <a:fillRect/>
                    </a:stretch>
                  </pic:blipFill>
                  <pic:spPr>
                    <a:xfrm>
                      <a:off x="0" y="0"/>
                      <a:ext cx="2667000" cy="190754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inline distT="0" distB="0" distL="0" distR="0" wp14:anchorId="5E57CEF0" wp14:editId="69AABC87">
            <wp:extent cx="2686050" cy="2014538"/>
            <wp:effectExtent l="57150" t="19050" r="114300" b="80962"/>
            <wp:docPr id="106" name="105 Imagen" descr="Diapositiva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18.JPG"/>
                    <pic:cNvPicPr/>
                  </pic:nvPicPr>
                  <pic:blipFill>
                    <a:blip r:embed="rId85"/>
                    <a:stretch>
                      <a:fillRect/>
                    </a:stretch>
                  </pic:blipFill>
                  <pic:spPr>
                    <a:xfrm>
                      <a:off x="0" y="0"/>
                      <a:ext cx="2686050" cy="2014538"/>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inline>
        </w:drawing>
      </w:r>
    </w:p>
    <w:p w14:paraId="4BF2AE9A" w14:textId="36F8929E" w:rsidR="000C1B21" w:rsidRDefault="007572DB" w:rsidP="000C1B21">
      <w:pPr>
        <w:jc w:val="left"/>
        <w:rPr>
          <w:lang w:val="es-GT"/>
        </w:rPr>
      </w:pPr>
      <w:r>
        <w:rPr>
          <w:noProof/>
          <w:lang w:val="es-GT" w:eastAsia="es-GT"/>
        </w:rPr>
        <w:drawing>
          <wp:anchor distT="0" distB="0" distL="114300" distR="114300" simplePos="0" relativeHeight="251790848" behindDoc="0" locked="0" layoutInCell="1" allowOverlap="1" wp14:anchorId="2E313A6D" wp14:editId="791D786F">
            <wp:simplePos x="0" y="0"/>
            <wp:positionH relativeFrom="column">
              <wp:posOffset>118745</wp:posOffset>
            </wp:positionH>
            <wp:positionV relativeFrom="paragraph">
              <wp:posOffset>142240</wp:posOffset>
            </wp:positionV>
            <wp:extent cx="2755900" cy="2009775"/>
            <wp:effectExtent l="50800" t="50800" r="139700" b="123825"/>
            <wp:wrapNone/>
            <wp:docPr id="109" name="108 Imagen" descr="Diapositiv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1.JPG"/>
                    <pic:cNvPicPr/>
                  </pic:nvPicPr>
                  <pic:blipFill>
                    <a:blip r:embed="rId86"/>
                    <a:stretch>
                      <a:fillRect/>
                    </a:stretch>
                  </pic:blipFill>
                  <pic:spPr>
                    <a:xfrm>
                      <a:off x="0" y="0"/>
                      <a:ext cx="2755900" cy="200977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anchor distT="0" distB="0" distL="114300" distR="114300" simplePos="0" relativeHeight="251793920" behindDoc="0" locked="0" layoutInCell="1" allowOverlap="1" wp14:anchorId="2BDF7AB9" wp14:editId="7EC724B8">
            <wp:simplePos x="0" y="0"/>
            <wp:positionH relativeFrom="column">
              <wp:posOffset>3087370</wp:posOffset>
            </wp:positionH>
            <wp:positionV relativeFrom="paragraph">
              <wp:posOffset>142240</wp:posOffset>
            </wp:positionV>
            <wp:extent cx="2695575" cy="1936115"/>
            <wp:effectExtent l="50800" t="50800" r="123825" b="121285"/>
            <wp:wrapNone/>
            <wp:docPr id="110" name="109 Imagen" descr="Diapositiv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2.JPG"/>
                    <pic:cNvPicPr/>
                  </pic:nvPicPr>
                  <pic:blipFill>
                    <a:blip r:embed="rId87"/>
                    <a:stretch>
                      <a:fillRect/>
                    </a:stretch>
                  </pic:blipFill>
                  <pic:spPr>
                    <a:xfrm>
                      <a:off x="0" y="0"/>
                      <a:ext cx="2695575" cy="193611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38213146" w14:textId="24A3B236" w:rsidR="000C1B21" w:rsidRDefault="000C1B21" w:rsidP="000C1B21">
      <w:pPr>
        <w:jc w:val="left"/>
        <w:rPr>
          <w:lang w:val="es-GT"/>
        </w:rPr>
      </w:pPr>
    </w:p>
    <w:p w14:paraId="6C6C1069" w14:textId="77777777" w:rsidR="000C1B21" w:rsidRDefault="000C1B21" w:rsidP="000C1B21">
      <w:pPr>
        <w:jc w:val="left"/>
        <w:rPr>
          <w:lang w:val="es-GT"/>
        </w:rPr>
      </w:pPr>
    </w:p>
    <w:p w14:paraId="08BE7F03" w14:textId="77777777" w:rsidR="000C1B21" w:rsidRDefault="000C1B21" w:rsidP="000C1B21">
      <w:pPr>
        <w:jc w:val="left"/>
        <w:rPr>
          <w:lang w:val="es-GT"/>
        </w:rPr>
      </w:pPr>
    </w:p>
    <w:p w14:paraId="0F1B5B1A" w14:textId="77777777" w:rsidR="000C1B21" w:rsidRDefault="000C1B21" w:rsidP="000C1B21">
      <w:pPr>
        <w:jc w:val="left"/>
        <w:rPr>
          <w:lang w:val="es-GT"/>
        </w:rPr>
      </w:pPr>
    </w:p>
    <w:p w14:paraId="2782B316" w14:textId="77777777" w:rsidR="000C1B21" w:rsidRDefault="000C1B21" w:rsidP="000C1B21">
      <w:pPr>
        <w:jc w:val="left"/>
        <w:rPr>
          <w:lang w:val="es-GT"/>
        </w:rPr>
      </w:pPr>
    </w:p>
    <w:p w14:paraId="5C1D2723" w14:textId="77777777" w:rsidR="000C1B21" w:rsidRDefault="000C1B21" w:rsidP="000C1B21">
      <w:pPr>
        <w:jc w:val="left"/>
        <w:rPr>
          <w:lang w:val="es-GT"/>
        </w:rPr>
      </w:pPr>
    </w:p>
    <w:p w14:paraId="657342E1" w14:textId="77777777" w:rsidR="000C1B21" w:rsidRDefault="000C1B21" w:rsidP="000C1B21">
      <w:pPr>
        <w:jc w:val="left"/>
        <w:rPr>
          <w:lang w:val="es-GT"/>
        </w:rPr>
      </w:pPr>
    </w:p>
    <w:p w14:paraId="11D9916D" w14:textId="77777777" w:rsidR="000C1B21" w:rsidRDefault="000C1B21" w:rsidP="000C1B21">
      <w:pPr>
        <w:jc w:val="left"/>
        <w:rPr>
          <w:lang w:val="es-GT"/>
        </w:rPr>
      </w:pPr>
    </w:p>
    <w:p w14:paraId="62ACB459" w14:textId="22EA4511" w:rsidR="000C1B21" w:rsidRDefault="000C1B21" w:rsidP="000C1B21">
      <w:pPr>
        <w:jc w:val="left"/>
        <w:rPr>
          <w:lang w:val="es-GT"/>
        </w:rPr>
      </w:pPr>
    </w:p>
    <w:p w14:paraId="168FAB8D" w14:textId="77777777" w:rsidR="000C1B21" w:rsidRDefault="000C1B21" w:rsidP="000C1B21">
      <w:pPr>
        <w:jc w:val="left"/>
        <w:rPr>
          <w:lang w:val="es-GT"/>
        </w:rPr>
      </w:pPr>
    </w:p>
    <w:p w14:paraId="20B5054F" w14:textId="77777777" w:rsidR="000C1B21" w:rsidRDefault="000C1B21" w:rsidP="000C1B21">
      <w:pPr>
        <w:jc w:val="left"/>
        <w:rPr>
          <w:lang w:val="es-GT"/>
        </w:rPr>
      </w:pPr>
    </w:p>
    <w:p w14:paraId="5B996D4E" w14:textId="70CE19A7" w:rsidR="000C1B21" w:rsidRDefault="000C1B21" w:rsidP="000C1B21">
      <w:pPr>
        <w:jc w:val="left"/>
        <w:rPr>
          <w:lang w:val="es-GT"/>
        </w:rPr>
      </w:pPr>
    </w:p>
    <w:p w14:paraId="28033FB9" w14:textId="77777777" w:rsidR="000C1B21" w:rsidRDefault="000C1B21" w:rsidP="000C1B21">
      <w:pPr>
        <w:jc w:val="left"/>
        <w:rPr>
          <w:lang w:val="es-GT"/>
        </w:rPr>
      </w:pPr>
    </w:p>
    <w:p w14:paraId="1FB075C0" w14:textId="7045373C" w:rsidR="000C1B21" w:rsidRDefault="007572DB" w:rsidP="000C1B21">
      <w:pPr>
        <w:jc w:val="left"/>
        <w:rPr>
          <w:lang w:val="es-GT"/>
        </w:rPr>
      </w:pPr>
      <w:r>
        <w:rPr>
          <w:noProof/>
          <w:lang w:val="es-GT" w:eastAsia="es-GT"/>
        </w:rPr>
        <w:drawing>
          <wp:anchor distT="0" distB="0" distL="114300" distR="114300" simplePos="0" relativeHeight="251796992" behindDoc="1" locked="0" layoutInCell="1" allowOverlap="1" wp14:anchorId="72E4DD83" wp14:editId="2A64E0A6">
            <wp:simplePos x="0" y="0"/>
            <wp:positionH relativeFrom="column">
              <wp:posOffset>2968625</wp:posOffset>
            </wp:positionH>
            <wp:positionV relativeFrom="paragraph">
              <wp:posOffset>30480</wp:posOffset>
            </wp:positionV>
            <wp:extent cx="2847975" cy="2133600"/>
            <wp:effectExtent l="50800" t="50800" r="123825" b="127000"/>
            <wp:wrapNone/>
            <wp:docPr id="116" name="115 Imagen" descr="Diapositiv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4.JPG"/>
                    <pic:cNvPicPr/>
                  </pic:nvPicPr>
                  <pic:blipFill>
                    <a:blip r:embed="rId88"/>
                    <a:stretch>
                      <a:fillRect/>
                    </a:stretch>
                  </pic:blipFill>
                  <pic:spPr>
                    <a:xfrm>
                      <a:off x="0" y="0"/>
                      <a:ext cx="2847975" cy="21336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anchor distT="0" distB="0" distL="114300" distR="114300" simplePos="0" relativeHeight="251795968" behindDoc="0" locked="0" layoutInCell="1" allowOverlap="1" wp14:anchorId="5DE2FE33" wp14:editId="1427AB70">
            <wp:simplePos x="0" y="0"/>
            <wp:positionH relativeFrom="column">
              <wp:posOffset>118745</wp:posOffset>
            </wp:positionH>
            <wp:positionV relativeFrom="paragraph">
              <wp:posOffset>149225</wp:posOffset>
            </wp:positionV>
            <wp:extent cx="2743200" cy="2057400"/>
            <wp:effectExtent l="50800" t="50800" r="127000" b="127000"/>
            <wp:wrapNone/>
            <wp:docPr id="115" name="114 Imagen" descr="Diapositiva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3.JPG"/>
                    <pic:cNvPicPr/>
                  </pic:nvPicPr>
                  <pic:blipFill>
                    <a:blip r:embed="rId89"/>
                    <a:stretch>
                      <a:fillRect/>
                    </a:stretch>
                  </pic:blipFill>
                  <pic:spPr>
                    <a:xfrm>
                      <a:off x="0" y="0"/>
                      <a:ext cx="2743200" cy="205740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4FA1FC8C" w14:textId="77777777" w:rsidR="000C1B21" w:rsidRDefault="000C1B21" w:rsidP="000C1B21">
      <w:pPr>
        <w:jc w:val="left"/>
        <w:rPr>
          <w:lang w:val="es-GT"/>
        </w:rPr>
      </w:pPr>
    </w:p>
    <w:p w14:paraId="146270BC" w14:textId="77777777" w:rsidR="000C1B21" w:rsidRDefault="000C1B21" w:rsidP="000C1B21">
      <w:pPr>
        <w:jc w:val="left"/>
        <w:rPr>
          <w:lang w:val="es-GT"/>
        </w:rPr>
      </w:pPr>
    </w:p>
    <w:p w14:paraId="1F8BA907" w14:textId="77777777" w:rsidR="000C1B21" w:rsidRDefault="000C1B21" w:rsidP="000C1B21">
      <w:pPr>
        <w:jc w:val="left"/>
        <w:rPr>
          <w:lang w:val="es-GT"/>
        </w:rPr>
      </w:pPr>
    </w:p>
    <w:p w14:paraId="4BE02505" w14:textId="77777777" w:rsidR="000C1B21" w:rsidRDefault="000C1B21" w:rsidP="000C1B21">
      <w:pPr>
        <w:jc w:val="left"/>
        <w:rPr>
          <w:lang w:val="es-GT"/>
        </w:rPr>
      </w:pPr>
    </w:p>
    <w:p w14:paraId="70F9027C" w14:textId="77777777" w:rsidR="000C1B21" w:rsidRDefault="000C1B21" w:rsidP="000C1B21">
      <w:pPr>
        <w:jc w:val="left"/>
        <w:rPr>
          <w:lang w:val="es-GT"/>
        </w:rPr>
      </w:pPr>
    </w:p>
    <w:p w14:paraId="1BE14ECD" w14:textId="77777777" w:rsidR="000C1B21" w:rsidRDefault="000C1B21" w:rsidP="000C1B21">
      <w:pPr>
        <w:jc w:val="left"/>
        <w:rPr>
          <w:lang w:val="es-GT"/>
        </w:rPr>
      </w:pPr>
    </w:p>
    <w:p w14:paraId="2D98DCC6" w14:textId="77777777" w:rsidR="000C1B21" w:rsidRDefault="000C1B21" w:rsidP="000C1B21">
      <w:pPr>
        <w:jc w:val="left"/>
        <w:rPr>
          <w:lang w:val="es-GT"/>
        </w:rPr>
      </w:pPr>
    </w:p>
    <w:p w14:paraId="5C5A6AA6" w14:textId="77777777" w:rsidR="000C1B21" w:rsidRDefault="000C1B21" w:rsidP="000C1B21">
      <w:pPr>
        <w:jc w:val="left"/>
        <w:rPr>
          <w:lang w:val="es-GT"/>
        </w:rPr>
      </w:pPr>
    </w:p>
    <w:p w14:paraId="13BA5087" w14:textId="77777777" w:rsidR="000C1B21" w:rsidRDefault="000C1B21" w:rsidP="000C1B21">
      <w:pPr>
        <w:jc w:val="left"/>
        <w:rPr>
          <w:lang w:val="es-GT"/>
        </w:rPr>
      </w:pPr>
    </w:p>
    <w:p w14:paraId="6DB005EF" w14:textId="77777777" w:rsidR="000C1B21" w:rsidRDefault="000C1B21" w:rsidP="000C1B21">
      <w:pPr>
        <w:jc w:val="left"/>
        <w:rPr>
          <w:lang w:val="es-GT"/>
        </w:rPr>
      </w:pPr>
    </w:p>
    <w:p w14:paraId="14E09930" w14:textId="5B5B7848" w:rsidR="000C1B21" w:rsidRDefault="000C1B21" w:rsidP="000C1B21">
      <w:pPr>
        <w:jc w:val="left"/>
        <w:rPr>
          <w:lang w:val="es-GT"/>
        </w:rPr>
      </w:pPr>
    </w:p>
    <w:p w14:paraId="0761878E" w14:textId="34D526FB" w:rsidR="000C1B21" w:rsidRDefault="000C1B21" w:rsidP="000C1B21">
      <w:pPr>
        <w:jc w:val="left"/>
        <w:rPr>
          <w:lang w:val="es-GT"/>
        </w:rPr>
      </w:pPr>
    </w:p>
    <w:p w14:paraId="439A0024" w14:textId="77777777" w:rsidR="000C1B21" w:rsidRDefault="000C1B21" w:rsidP="000C1B21">
      <w:pPr>
        <w:jc w:val="left"/>
        <w:rPr>
          <w:lang w:val="es-GT"/>
        </w:rPr>
      </w:pPr>
    </w:p>
    <w:p w14:paraId="06044FB4" w14:textId="057D52F5" w:rsidR="000C1B21" w:rsidRDefault="000C1B21" w:rsidP="000C1B21">
      <w:pPr>
        <w:jc w:val="left"/>
        <w:rPr>
          <w:lang w:val="es-GT"/>
        </w:rPr>
      </w:pPr>
    </w:p>
    <w:p w14:paraId="6E727212" w14:textId="77777777" w:rsidR="000C1B21" w:rsidRDefault="000C1B21" w:rsidP="000C1B21">
      <w:pPr>
        <w:jc w:val="left"/>
        <w:rPr>
          <w:lang w:val="es-GT"/>
        </w:rPr>
      </w:pPr>
    </w:p>
    <w:p w14:paraId="378F19E5" w14:textId="77777777" w:rsidR="000C1B21" w:rsidRDefault="000C1B21" w:rsidP="000C1B21">
      <w:pPr>
        <w:jc w:val="left"/>
        <w:rPr>
          <w:lang w:val="es-GT"/>
        </w:rPr>
      </w:pPr>
    </w:p>
    <w:p w14:paraId="07E13BB0" w14:textId="77777777" w:rsidR="000C1B21" w:rsidRDefault="000C1B21" w:rsidP="000C1B21">
      <w:pPr>
        <w:jc w:val="left"/>
        <w:rPr>
          <w:lang w:val="es-GT"/>
        </w:rPr>
      </w:pPr>
    </w:p>
    <w:p w14:paraId="66BB8C14" w14:textId="77777777" w:rsidR="000C1B21" w:rsidRDefault="000C1B21" w:rsidP="000C1B21">
      <w:pPr>
        <w:jc w:val="left"/>
        <w:rPr>
          <w:lang w:val="es-GT"/>
        </w:rPr>
      </w:pPr>
    </w:p>
    <w:p w14:paraId="43F9BD7F" w14:textId="77777777" w:rsidR="000C1B21" w:rsidRDefault="000C1B21" w:rsidP="000C1B21">
      <w:pPr>
        <w:jc w:val="left"/>
        <w:rPr>
          <w:lang w:val="es-GT"/>
        </w:rPr>
      </w:pPr>
    </w:p>
    <w:p w14:paraId="5EE78FFF" w14:textId="77777777" w:rsidR="000C1B21" w:rsidRDefault="000C1B21" w:rsidP="000C1B21">
      <w:pPr>
        <w:jc w:val="left"/>
        <w:rPr>
          <w:lang w:val="es-GT"/>
        </w:rPr>
      </w:pPr>
    </w:p>
    <w:p w14:paraId="748C01D3" w14:textId="77777777" w:rsidR="000C1B21" w:rsidRDefault="000C1B21" w:rsidP="000C1B21">
      <w:pPr>
        <w:jc w:val="left"/>
        <w:rPr>
          <w:lang w:val="es-GT"/>
        </w:rPr>
      </w:pPr>
    </w:p>
    <w:p w14:paraId="3A2EF3D7" w14:textId="6A1BAF0A" w:rsidR="000C1B21" w:rsidRDefault="007572DB" w:rsidP="000C1B21">
      <w:pPr>
        <w:jc w:val="left"/>
        <w:rPr>
          <w:lang w:val="es-GT"/>
        </w:rPr>
      </w:pPr>
      <w:r>
        <w:rPr>
          <w:noProof/>
          <w:lang w:val="es-GT" w:eastAsia="es-GT"/>
        </w:rPr>
        <w:lastRenderedPageBreak/>
        <w:drawing>
          <wp:anchor distT="0" distB="0" distL="114300" distR="114300" simplePos="0" relativeHeight="251791872" behindDoc="0" locked="0" layoutInCell="1" allowOverlap="1" wp14:anchorId="29267651" wp14:editId="43170520">
            <wp:simplePos x="0" y="0"/>
            <wp:positionH relativeFrom="column">
              <wp:posOffset>3087370</wp:posOffset>
            </wp:positionH>
            <wp:positionV relativeFrom="paragraph">
              <wp:posOffset>-118745</wp:posOffset>
            </wp:positionV>
            <wp:extent cx="2581275" cy="1936115"/>
            <wp:effectExtent l="50800" t="50800" r="136525" b="121285"/>
            <wp:wrapNone/>
            <wp:docPr id="111" name="110 Imagen" descr="Diapositiva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6.JPG"/>
                    <pic:cNvPicPr/>
                  </pic:nvPicPr>
                  <pic:blipFill>
                    <a:blip r:embed="rId90"/>
                    <a:stretch>
                      <a:fillRect/>
                    </a:stretch>
                  </pic:blipFill>
                  <pic:spPr>
                    <a:xfrm>
                      <a:off x="0" y="0"/>
                      <a:ext cx="2581275" cy="1936115"/>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r>
        <w:rPr>
          <w:noProof/>
          <w:lang w:val="es-GT" w:eastAsia="es-GT"/>
        </w:rPr>
        <w:drawing>
          <wp:anchor distT="0" distB="0" distL="114300" distR="114300" simplePos="0" relativeHeight="251794944" behindDoc="0" locked="0" layoutInCell="1" allowOverlap="1" wp14:anchorId="4BE5DB5F" wp14:editId="77D2184F">
            <wp:simplePos x="0" y="0"/>
            <wp:positionH relativeFrom="column">
              <wp:posOffset>118745</wp:posOffset>
            </wp:positionH>
            <wp:positionV relativeFrom="paragraph">
              <wp:posOffset>-118745</wp:posOffset>
            </wp:positionV>
            <wp:extent cx="2695575" cy="1850390"/>
            <wp:effectExtent l="50800" t="50800" r="123825" b="130810"/>
            <wp:wrapNone/>
            <wp:docPr id="112" name="111 Imagen" descr="Diapositiva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positiva25.JPG"/>
                    <pic:cNvPicPr/>
                  </pic:nvPicPr>
                  <pic:blipFill>
                    <a:blip r:embed="rId91"/>
                    <a:stretch>
                      <a:fillRect/>
                    </a:stretch>
                  </pic:blipFill>
                  <pic:spPr>
                    <a:xfrm>
                      <a:off x="0" y="0"/>
                      <a:ext cx="2695575" cy="1850390"/>
                    </a:xfrm>
                    <a:prstGeom prst="rect">
                      <a:avLst/>
                    </a:prstGeom>
                    <a:ln w="3175" cap="sq">
                      <a:solidFill>
                        <a:schemeClr val="tx2"/>
                      </a:solidFill>
                      <a:prstDash val="solid"/>
                      <a:miter lim="800000"/>
                    </a:ln>
                    <a:effectLst>
                      <a:outerShdw blurRad="50800" dist="38100" dir="2700000" algn="tl" rotWithShape="0">
                        <a:srgbClr val="000000">
                          <a:alpha val="43000"/>
                        </a:srgbClr>
                      </a:outerShdw>
                    </a:effectLst>
                  </pic:spPr>
                </pic:pic>
              </a:graphicData>
            </a:graphic>
          </wp:anchor>
        </w:drawing>
      </w:r>
    </w:p>
    <w:p w14:paraId="364D4012" w14:textId="77777777" w:rsidR="000C1B21" w:rsidRDefault="000C1B21" w:rsidP="000C1B21">
      <w:pPr>
        <w:jc w:val="left"/>
        <w:rPr>
          <w:lang w:val="es-GT"/>
        </w:rPr>
      </w:pPr>
    </w:p>
    <w:p w14:paraId="4C9FB886" w14:textId="77777777" w:rsidR="000C1B21" w:rsidRDefault="000C1B21" w:rsidP="000C1B21">
      <w:pPr>
        <w:jc w:val="left"/>
        <w:rPr>
          <w:lang w:val="es-GT"/>
        </w:rPr>
      </w:pPr>
    </w:p>
    <w:p w14:paraId="2676B92F" w14:textId="77777777" w:rsidR="000C1B21" w:rsidRDefault="000C1B21" w:rsidP="000C1B21">
      <w:pPr>
        <w:jc w:val="left"/>
        <w:rPr>
          <w:lang w:val="es-GT"/>
        </w:rPr>
      </w:pPr>
    </w:p>
    <w:p w14:paraId="33AB0502" w14:textId="77777777" w:rsidR="000C1B21" w:rsidRDefault="000C1B21" w:rsidP="000C1B21">
      <w:pPr>
        <w:jc w:val="left"/>
        <w:rPr>
          <w:lang w:val="es-GT"/>
        </w:rPr>
      </w:pPr>
    </w:p>
    <w:p w14:paraId="42EBFBC3" w14:textId="77777777" w:rsidR="000C1B21" w:rsidRDefault="000C1B21" w:rsidP="000C1B21">
      <w:pPr>
        <w:jc w:val="left"/>
        <w:rPr>
          <w:lang w:val="es-GT"/>
        </w:rPr>
      </w:pPr>
    </w:p>
    <w:p w14:paraId="7226401A" w14:textId="0BD449B0" w:rsidR="000C1B21" w:rsidRDefault="000C1B21" w:rsidP="000C1B21">
      <w:pPr>
        <w:jc w:val="left"/>
        <w:rPr>
          <w:lang w:val="es-GT"/>
        </w:rPr>
      </w:pPr>
    </w:p>
    <w:p w14:paraId="40762499" w14:textId="77777777" w:rsidR="000C1B21" w:rsidRDefault="000C1B21" w:rsidP="000C1B21">
      <w:pPr>
        <w:jc w:val="left"/>
        <w:rPr>
          <w:lang w:val="es-GT"/>
        </w:rPr>
      </w:pPr>
    </w:p>
    <w:p w14:paraId="0F66E4DE" w14:textId="7D6F1372" w:rsidR="000C1B21" w:rsidRDefault="000C1B21" w:rsidP="000C1B21">
      <w:pPr>
        <w:jc w:val="left"/>
        <w:rPr>
          <w:lang w:val="es-GT"/>
        </w:rPr>
      </w:pPr>
    </w:p>
    <w:p w14:paraId="7966BF9C" w14:textId="77777777" w:rsidR="000C1B21" w:rsidRDefault="000C1B21" w:rsidP="000C1B21">
      <w:pPr>
        <w:jc w:val="left"/>
        <w:rPr>
          <w:lang w:val="es-GT"/>
        </w:rPr>
      </w:pPr>
    </w:p>
    <w:p w14:paraId="75D1AEE4" w14:textId="77777777" w:rsidR="000C1B21" w:rsidRDefault="000C1B21" w:rsidP="000C1B21">
      <w:pPr>
        <w:jc w:val="left"/>
        <w:rPr>
          <w:lang w:val="es-GT"/>
        </w:rPr>
      </w:pPr>
    </w:p>
    <w:p w14:paraId="082F5E56" w14:textId="77777777" w:rsidR="000C1B21" w:rsidRDefault="000C1B21" w:rsidP="000C1B21">
      <w:pPr>
        <w:jc w:val="left"/>
        <w:rPr>
          <w:lang w:val="es-GT"/>
        </w:rPr>
      </w:pPr>
    </w:p>
    <w:p w14:paraId="1C42C650" w14:textId="77777777" w:rsidR="000C1B21" w:rsidRDefault="000C1B21" w:rsidP="000C1B21">
      <w:pPr>
        <w:jc w:val="left"/>
        <w:rPr>
          <w:lang w:val="es-GT"/>
        </w:rPr>
      </w:pPr>
    </w:p>
    <w:p w14:paraId="48BE9FF6" w14:textId="77777777" w:rsidR="000C1B21" w:rsidRDefault="000C1B21" w:rsidP="000C1B21">
      <w:pPr>
        <w:jc w:val="left"/>
        <w:rPr>
          <w:lang w:val="es-GT"/>
        </w:rPr>
      </w:pPr>
    </w:p>
    <w:p w14:paraId="540B8359" w14:textId="77777777" w:rsidR="000C1B21" w:rsidRDefault="000C1B21" w:rsidP="000C1B21">
      <w:pPr>
        <w:jc w:val="left"/>
        <w:rPr>
          <w:lang w:val="es-GT"/>
        </w:rPr>
      </w:pPr>
    </w:p>
    <w:p w14:paraId="58BAC526" w14:textId="77777777" w:rsidR="000C1B21" w:rsidRDefault="000C1B21" w:rsidP="000C1B21">
      <w:pPr>
        <w:jc w:val="left"/>
        <w:rPr>
          <w:lang w:val="es-GT"/>
        </w:rPr>
      </w:pPr>
    </w:p>
    <w:p w14:paraId="102A1827" w14:textId="77777777" w:rsidR="000C1B21" w:rsidRDefault="000C1B21" w:rsidP="000C1B21">
      <w:pPr>
        <w:jc w:val="left"/>
        <w:rPr>
          <w:lang w:val="es-GT"/>
        </w:rPr>
      </w:pPr>
    </w:p>
    <w:p w14:paraId="4409DC32" w14:textId="77777777" w:rsidR="00556198" w:rsidRDefault="00556198" w:rsidP="00556198">
      <w:pPr>
        <w:jc w:val="left"/>
        <w:rPr>
          <w:rFonts w:eastAsia="Times New Roman" w:cs="Gill Sans"/>
          <w:bCs/>
          <w:color w:val="1F497D" w:themeColor="text2"/>
          <w:szCs w:val="22"/>
          <w:lang w:val="es-GT"/>
        </w:rPr>
      </w:pPr>
    </w:p>
    <w:p w14:paraId="39ED3F60" w14:textId="77777777" w:rsidR="000C1B21" w:rsidRDefault="000C1B21" w:rsidP="000C1B21">
      <w:pPr>
        <w:jc w:val="left"/>
        <w:rPr>
          <w:lang w:val="es-GT"/>
        </w:rPr>
      </w:pPr>
    </w:p>
    <w:p w14:paraId="00B87809" w14:textId="77777777" w:rsidR="005D1FDD" w:rsidRDefault="005D1FDD" w:rsidP="000C1B21">
      <w:pPr>
        <w:jc w:val="left"/>
        <w:rPr>
          <w:lang w:val="es-GT"/>
        </w:rPr>
      </w:pPr>
    </w:p>
    <w:p w14:paraId="3FE19443" w14:textId="77777777" w:rsidR="005D1FDD" w:rsidRDefault="005D1FDD" w:rsidP="000C1B21">
      <w:pPr>
        <w:jc w:val="left"/>
        <w:rPr>
          <w:lang w:val="es-GT"/>
        </w:rPr>
      </w:pPr>
    </w:p>
    <w:p w14:paraId="4C01A183" w14:textId="77777777" w:rsidR="005D1FDD" w:rsidRDefault="005D1FDD" w:rsidP="000C1B21">
      <w:pPr>
        <w:jc w:val="left"/>
        <w:rPr>
          <w:lang w:val="es-GT"/>
        </w:rPr>
      </w:pPr>
    </w:p>
    <w:p w14:paraId="759DF55B" w14:textId="77777777" w:rsidR="005D1FDD" w:rsidRDefault="005D1FDD" w:rsidP="000C1B21">
      <w:pPr>
        <w:jc w:val="left"/>
        <w:rPr>
          <w:lang w:val="es-GT"/>
        </w:rPr>
      </w:pPr>
    </w:p>
    <w:p w14:paraId="47DA8AEF" w14:textId="77777777" w:rsidR="005D1FDD" w:rsidRDefault="005D1FDD" w:rsidP="000C1B21">
      <w:pPr>
        <w:jc w:val="left"/>
        <w:rPr>
          <w:lang w:val="es-GT"/>
        </w:rPr>
      </w:pPr>
    </w:p>
    <w:p w14:paraId="2610DBCD" w14:textId="77777777" w:rsidR="005D1FDD" w:rsidRDefault="005D1FDD" w:rsidP="000C1B21">
      <w:pPr>
        <w:jc w:val="left"/>
        <w:rPr>
          <w:lang w:val="es-GT"/>
        </w:rPr>
      </w:pPr>
    </w:p>
    <w:p w14:paraId="6FCD0D4E" w14:textId="77777777" w:rsidR="005D1FDD" w:rsidRDefault="005D1FDD" w:rsidP="000C1B21">
      <w:pPr>
        <w:jc w:val="left"/>
        <w:rPr>
          <w:lang w:val="es-GT"/>
        </w:rPr>
      </w:pPr>
    </w:p>
    <w:p w14:paraId="28844E44" w14:textId="77777777" w:rsidR="005D1FDD" w:rsidRDefault="005D1FDD" w:rsidP="000C1B21">
      <w:pPr>
        <w:jc w:val="left"/>
        <w:rPr>
          <w:lang w:val="es-GT"/>
        </w:rPr>
      </w:pPr>
    </w:p>
    <w:p w14:paraId="76BB53F4" w14:textId="77777777" w:rsidR="005D1FDD" w:rsidRDefault="005D1FDD" w:rsidP="000C1B21">
      <w:pPr>
        <w:jc w:val="left"/>
        <w:rPr>
          <w:lang w:val="es-GT"/>
        </w:rPr>
      </w:pPr>
    </w:p>
    <w:p w14:paraId="0B909BE6" w14:textId="77777777" w:rsidR="005D1FDD" w:rsidRDefault="005D1FDD" w:rsidP="000C1B21">
      <w:pPr>
        <w:jc w:val="left"/>
        <w:rPr>
          <w:lang w:val="es-GT"/>
        </w:rPr>
      </w:pPr>
    </w:p>
    <w:p w14:paraId="45B97B87" w14:textId="77777777" w:rsidR="005D1FDD" w:rsidRDefault="005D1FDD" w:rsidP="000C1B21">
      <w:pPr>
        <w:jc w:val="left"/>
        <w:rPr>
          <w:lang w:val="es-GT"/>
        </w:rPr>
      </w:pPr>
    </w:p>
    <w:p w14:paraId="77C4D3FD" w14:textId="77777777" w:rsidR="005D1FDD" w:rsidRDefault="005D1FDD" w:rsidP="000C1B21">
      <w:pPr>
        <w:jc w:val="left"/>
        <w:rPr>
          <w:lang w:val="es-GT"/>
        </w:rPr>
      </w:pPr>
    </w:p>
    <w:p w14:paraId="55058AF8" w14:textId="77777777" w:rsidR="005D1FDD" w:rsidRDefault="005D1FDD" w:rsidP="000C1B21">
      <w:pPr>
        <w:jc w:val="left"/>
        <w:rPr>
          <w:lang w:val="es-GT"/>
        </w:rPr>
      </w:pPr>
    </w:p>
    <w:p w14:paraId="50B121E3" w14:textId="77777777" w:rsidR="005D1FDD" w:rsidRDefault="005D1FDD" w:rsidP="000C1B21">
      <w:pPr>
        <w:jc w:val="left"/>
        <w:rPr>
          <w:lang w:val="es-GT"/>
        </w:rPr>
      </w:pPr>
    </w:p>
    <w:p w14:paraId="366DDA7B" w14:textId="77777777" w:rsidR="005D1FDD" w:rsidRDefault="005D1FDD" w:rsidP="000C1B21">
      <w:pPr>
        <w:jc w:val="left"/>
        <w:rPr>
          <w:lang w:val="es-GT"/>
        </w:rPr>
      </w:pPr>
    </w:p>
    <w:p w14:paraId="2F63726F" w14:textId="77777777" w:rsidR="005D1FDD" w:rsidRDefault="005D1FDD" w:rsidP="000C1B21">
      <w:pPr>
        <w:jc w:val="left"/>
        <w:rPr>
          <w:lang w:val="es-GT"/>
        </w:rPr>
      </w:pPr>
    </w:p>
    <w:p w14:paraId="1529C652" w14:textId="77777777" w:rsidR="005D1FDD" w:rsidRDefault="005D1FDD" w:rsidP="000C1B21">
      <w:pPr>
        <w:jc w:val="left"/>
        <w:rPr>
          <w:lang w:val="es-GT"/>
        </w:rPr>
      </w:pPr>
    </w:p>
    <w:p w14:paraId="394BCAD0" w14:textId="77777777" w:rsidR="005C0B3C" w:rsidRDefault="005C0B3C" w:rsidP="000C1B21">
      <w:pPr>
        <w:jc w:val="left"/>
        <w:rPr>
          <w:lang w:val="es-GT"/>
        </w:rPr>
      </w:pPr>
    </w:p>
    <w:p w14:paraId="2BB063E2" w14:textId="77777777" w:rsidR="005C0B3C" w:rsidRDefault="005C0B3C" w:rsidP="000C1B21">
      <w:pPr>
        <w:jc w:val="left"/>
        <w:rPr>
          <w:lang w:val="es-GT"/>
        </w:rPr>
      </w:pPr>
    </w:p>
    <w:p w14:paraId="28F4922B" w14:textId="77777777" w:rsidR="005C0B3C" w:rsidRDefault="005C0B3C" w:rsidP="000C1B21">
      <w:pPr>
        <w:jc w:val="left"/>
        <w:rPr>
          <w:lang w:val="es-GT"/>
        </w:rPr>
      </w:pPr>
    </w:p>
    <w:p w14:paraId="499856E2" w14:textId="77777777" w:rsidR="005C0B3C" w:rsidRDefault="005C0B3C" w:rsidP="000C1B21">
      <w:pPr>
        <w:jc w:val="left"/>
        <w:rPr>
          <w:lang w:val="es-GT"/>
        </w:rPr>
      </w:pPr>
    </w:p>
    <w:p w14:paraId="7449FF14" w14:textId="77777777" w:rsidR="005C0B3C" w:rsidRDefault="005C0B3C" w:rsidP="000C1B21">
      <w:pPr>
        <w:jc w:val="left"/>
        <w:rPr>
          <w:lang w:val="es-GT"/>
        </w:rPr>
      </w:pPr>
    </w:p>
    <w:p w14:paraId="55CBA072" w14:textId="77777777" w:rsidR="005C0B3C" w:rsidRDefault="005C0B3C" w:rsidP="000C1B21">
      <w:pPr>
        <w:jc w:val="left"/>
        <w:rPr>
          <w:lang w:val="es-GT"/>
        </w:rPr>
      </w:pPr>
    </w:p>
    <w:p w14:paraId="7FD70AC1" w14:textId="77777777" w:rsidR="005C0B3C" w:rsidRDefault="005C0B3C" w:rsidP="000C1B21">
      <w:pPr>
        <w:jc w:val="left"/>
        <w:rPr>
          <w:lang w:val="es-GT"/>
        </w:rPr>
      </w:pPr>
    </w:p>
    <w:p w14:paraId="77C48A0B" w14:textId="77777777" w:rsidR="005C0B3C" w:rsidRDefault="005C0B3C" w:rsidP="000C1B21">
      <w:pPr>
        <w:jc w:val="left"/>
        <w:rPr>
          <w:lang w:val="es-GT"/>
        </w:rPr>
      </w:pPr>
    </w:p>
    <w:p w14:paraId="49F0B29E" w14:textId="77777777" w:rsidR="005C0B3C" w:rsidRDefault="005C0B3C" w:rsidP="000C1B21">
      <w:pPr>
        <w:jc w:val="left"/>
        <w:rPr>
          <w:lang w:val="es-GT"/>
        </w:rPr>
      </w:pPr>
    </w:p>
    <w:p w14:paraId="32014385" w14:textId="77777777" w:rsidR="005C0B3C" w:rsidRDefault="005C0B3C" w:rsidP="000C1B21">
      <w:pPr>
        <w:jc w:val="left"/>
        <w:rPr>
          <w:lang w:val="es-GT"/>
        </w:rPr>
      </w:pPr>
    </w:p>
    <w:p w14:paraId="7EAA01E4" w14:textId="77777777" w:rsidR="005D1FDD" w:rsidRDefault="005D1FDD" w:rsidP="000C1B21">
      <w:pPr>
        <w:jc w:val="left"/>
        <w:rPr>
          <w:lang w:val="es-GT"/>
        </w:rPr>
      </w:pPr>
    </w:p>
    <w:p w14:paraId="74616CC0" w14:textId="4AC244A1" w:rsidR="00556198" w:rsidRPr="0035199D" w:rsidRDefault="00556198" w:rsidP="0035199D">
      <w:pPr>
        <w:pStyle w:val="Ttulo1"/>
        <w:numPr>
          <w:ilvl w:val="0"/>
          <w:numId w:val="1"/>
        </w:numPr>
        <w:spacing w:before="120" w:after="120"/>
        <w:rPr>
          <w:rFonts w:eastAsia="Calibri" w:cs="Arial"/>
          <w:b/>
          <w:color w:val="auto"/>
          <w:sz w:val="28"/>
          <w:lang w:val="es-GT"/>
        </w:rPr>
      </w:pPr>
      <w:bookmarkStart w:id="68" w:name="_Toc412443025"/>
      <w:bookmarkStart w:id="69" w:name="_Toc412443690"/>
      <w:bookmarkStart w:id="70" w:name="_Toc414367879"/>
      <w:bookmarkStart w:id="71" w:name="_Toc427071209"/>
      <w:bookmarkStart w:id="72" w:name="_Toc318566426"/>
      <w:r w:rsidRPr="0035199D">
        <w:rPr>
          <w:rFonts w:eastAsia="Calibri" w:cs="Arial"/>
          <w:b/>
          <w:color w:val="auto"/>
          <w:sz w:val="28"/>
          <w:lang w:val="es-GT"/>
        </w:rPr>
        <w:lastRenderedPageBreak/>
        <w:t>ANEXO</w:t>
      </w:r>
      <w:bookmarkEnd w:id="68"/>
      <w:bookmarkEnd w:id="69"/>
      <w:bookmarkEnd w:id="70"/>
      <w:bookmarkEnd w:id="71"/>
      <w:r w:rsidR="0064655A" w:rsidRPr="0035199D">
        <w:rPr>
          <w:rFonts w:eastAsia="Calibri" w:cs="Arial"/>
          <w:b/>
          <w:color w:val="auto"/>
          <w:sz w:val="28"/>
          <w:lang w:val="es-GT"/>
        </w:rPr>
        <w:t>: Listado de participantes</w:t>
      </w:r>
      <w:bookmarkEnd w:id="72"/>
    </w:p>
    <w:p w14:paraId="58960240" w14:textId="77777777" w:rsidR="00556198" w:rsidRDefault="00556198" w:rsidP="00556198">
      <w:pPr>
        <w:pStyle w:val="bodyStyle1"/>
        <w:rPr>
          <w:color w:val="FF0000"/>
        </w:rPr>
      </w:pPr>
    </w:p>
    <w:p w14:paraId="0DE13EE0" w14:textId="77777777" w:rsidR="00556198" w:rsidRPr="00137D36" w:rsidRDefault="00556198" w:rsidP="00556198">
      <w:pPr>
        <w:pStyle w:val="bodyStyle1"/>
        <w:rPr>
          <w:color w:val="FF0000"/>
        </w:rPr>
      </w:pPr>
    </w:p>
    <w:p w14:paraId="60F26380" w14:textId="77777777" w:rsidR="00D51940" w:rsidRDefault="00D51940" w:rsidP="005A5745">
      <w:pPr>
        <w:widowControl w:val="0"/>
        <w:autoSpaceDE w:val="0"/>
        <w:autoSpaceDN w:val="0"/>
        <w:adjustRightInd w:val="0"/>
        <w:rPr>
          <w:rFonts w:eastAsia="Times New Roman" w:cs="Gill Sans"/>
          <w:bCs/>
          <w:szCs w:val="22"/>
          <w:lang w:val="es-GT"/>
        </w:rPr>
      </w:pPr>
    </w:p>
    <w:p w14:paraId="32D930CF" w14:textId="722684D1" w:rsidR="00F423FC" w:rsidRPr="0064655A" w:rsidRDefault="00472CE6" w:rsidP="0064655A">
      <w:pPr>
        <w:jc w:val="left"/>
        <w:rPr>
          <w:rFonts w:eastAsia="Times New Roman" w:cs="Gill Sans"/>
          <w:bCs/>
          <w:szCs w:val="22"/>
          <w:lang w:val="es-GT"/>
        </w:rPr>
        <w:sectPr w:rsidR="00F423FC" w:rsidRPr="0064655A" w:rsidSect="00C965D4">
          <w:endnotePr>
            <w:numFmt w:val="decimal"/>
          </w:endnotePr>
          <w:pgSz w:w="12240" w:h="15840"/>
          <w:pgMar w:top="1440" w:right="1440" w:bottom="1440" w:left="1440" w:header="720" w:footer="720" w:gutter="0"/>
          <w:pgNumType w:start="1"/>
          <w:cols w:space="720"/>
          <w:docGrid w:linePitch="360"/>
        </w:sectPr>
      </w:pPr>
      <w:r>
        <w:rPr>
          <w:rFonts w:eastAsia="Times New Roman" w:cs="Gill Sans"/>
          <w:bCs/>
          <w:szCs w:val="22"/>
          <w:lang w:val="es-GT"/>
        </w:rPr>
        <w:br w:type="page"/>
      </w:r>
    </w:p>
    <w:p w14:paraId="12DB1B20" w14:textId="77777777" w:rsidR="002E2AAD" w:rsidRPr="002E2AAD" w:rsidRDefault="002E2AAD" w:rsidP="002E2AAD">
      <w:pPr>
        <w:rPr>
          <w:lang w:val="es-GT"/>
        </w:rPr>
      </w:pPr>
    </w:p>
    <w:p w14:paraId="7AAC5BF6" w14:textId="77777777" w:rsidR="002E2AAD" w:rsidRDefault="00AC77A2" w:rsidP="0035199D">
      <w:pPr>
        <w:pStyle w:val="Figuras"/>
        <w:numPr>
          <w:ilvl w:val="0"/>
          <w:numId w:val="0"/>
        </w:numPr>
      </w:pPr>
      <w:bookmarkStart w:id="73" w:name="_Ref440360781"/>
      <w:bookmarkStart w:id="74" w:name="_Toc318566461"/>
      <w:r>
        <w:t>Listado de participantes al III Seminario Estadístico Nacional, 2015.</w:t>
      </w:r>
      <w:bookmarkEnd w:id="73"/>
      <w:bookmarkEnd w:id="74"/>
    </w:p>
    <w:p w14:paraId="4150D531" w14:textId="77777777" w:rsidR="00AC77A2" w:rsidRDefault="00D31764" w:rsidP="008661CD">
      <w:pPr>
        <w:jc w:val="center"/>
        <w:rPr>
          <w:lang w:val="es-GT"/>
        </w:rPr>
      </w:pPr>
      <w:r>
        <w:rPr>
          <w:noProof/>
          <w:lang w:val="es-GT" w:eastAsia="es-GT"/>
        </w:rPr>
        <w:drawing>
          <wp:inline distT="0" distB="0" distL="0" distR="0" wp14:anchorId="011CEE2B" wp14:editId="69E41BC1">
            <wp:extent cx="6840000" cy="5040000"/>
            <wp:effectExtent l="25400" t="25400" r="18415" b="14605"/>
            <wp:docPr id="8" name="0 Imag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jpg"/>
                    <pic:cNvPicPr preferRelativeResize="0"/>
                  </pic:nvPicPr>
                  <pic:blipFill rotWithShape="1">
                    <a:blip r:embed="rId92" cstate="print">
                      <a:extLst>
                        <a:ext uri="{28A0092B-C50C-407E-A947-70E740481C1C}">
                          <a14:useLocalDpi xmlns:a14="http://schemas.microsoft.com/office/drawing/2010/main" val="0"/>
                        </a:ext>
                      </a:extLst>
                    </a:blip>
                    <a:srcRect t="6732" b="2724"/>
                    <a:stretch/>
                  </pic:blipFill>
                  <pic:spPr bwMode="auto">
                    <a:xfrm>
                      <a:off x="0" y="0"/>
                      <a:ext cx="6840000" cy="504000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F099C4B" w14:textId="77777777" w:rsidR="00F5398D" w:rsidRDefault="00F5398D" w:rsidP="008661CD">
      <w:pPr>
        <w:jc w:val="center"/>
        <w:rPr>
          <w:lang w:val="es-GT"/>
        </w:rPr>
      </w:pPr>
    </w:p>
    <w:p w14:paraId="0E5D6E19" w14:textId="77777777" w:rsidR="0064655A" w:rsidRDefault="0064655A" w:rsidP="008661CD">
      <w:pPr>
        <w:jc w:val="center"/>
        <w:rPr>
          <w:lang w:val="es-GT"/>
        </w:rPr>
      </w:pPr>
    </w:p>
    <w:p w14:paraId="550F9722" w14:textId="77777777" w:rsidR="00D31764" w:rsidRDefault="00270445" w:rsidP="0035199D">
      <w:pPr>
        <w:pStyle w:val="Figuras"/>
        <w:numPr>
          <w:ilvl w:val="0"/>
          <w:numId w:val="0"/>
        </w:numPr>
      </w:pPr>
      <w:bookmarkStart w:id="75" w:name="_Toc318566462"/>
      <w:r w:rsidRPr="00270445">
        <w:lastRenderedPageBreak/>
        <w:t>Listado de participantes al III Seminario Estadístico Nacional, 2015</w:t>
      </w:r>
      <w:r>
        <w:t xml:space="preserve"> (continuación)</w:t>
      </w:r>
      <w:bookmarkEnd w:id="75"/>
    </w:p>
    <w:p w14:paraId="5225E77D" w14:textId="77777777" w:rsidR="00D31764" w:rsidRDefault="00D31764" w:rsidP="002E2AAD">
      <w:pPr>
        <w:rPr>
          <w:lang w:val="es-GT"/>
        </w:rPr>
      </w:pPr>
    </w:p>
    <w:p w14:paraId="132E9515" w14:textId="77777777" w:rsidR="00D31764" w:rsidRDefault="008661CD" w:rsidP="008661CD">
      <w:pPr>
        <w:jc w:val="center"/>
        <w:rPr>
          <w:lang w:val="es-GT"/>
        </w:rPr>
      </w:pPr>
      <w:r>
        <w:rPr>
          <w:noProof/>
          <w:lang w:val="es-GT" w:eastAsia="es-GT"/>
        </w:rPr>
        <w:drawing>
          <wp:inline distT="0" distB="0" distL="0" distR="0" wp14:anchorId="12ED826B" wp14:editId="24278811">
            <wp:extent cx="7064842" cy="5040000"/>
            <wp:effectExtent l="25400" t="25400" r="22225" b="14605"/>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2).jpg"/>
                    <pic:cNvPicPr/>
                  </pic:nvPicPr>
                  <pic:blipFill rotWithShape="1">
                    <a:blip r:embed="rId93" cstate="print">
                      <a:extLst>
                        <a:ext uri="{28A0092B-C50C-407E-A947-70E740481C1C}">
                          <a14:useLocalDpi xmlns:a14="http://schemas.microsoft.com/office/drawing/2010/main" val="0"/>
                        </a:ext>
                      </a:extLst>
                    </a:blip>
                    <a:srcRect t="6862" b="2182"/>
                    <a:stretch/>
                  </pic:blipFill>
                  <pic:spPr bwMode="auto">
                    <a:xfrm>
                      <a:off x="0" y="0"/>
                      <a:ext cx="7064842" cy="5040000"/>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B9BA7CE" w14:textId="77777777" w:rsidR="00F5398D" w:rsidRDefault="00F5398D" w:rsidP="008661CD">
      <w:pPr>
        <w:jc w:val="center"/>
        <w:rPr>
          <w:lang w:val="es-GT"/>
        </w:rPr>
      </w:pPr>
    </w:p>
    <w:p w14:paraId="7D1A04F7" w14:textId="77777777" w:rsidR="00D31764" w:rsidRDefault="00D31764" w:rsidP="002E2AAD">
      <w:pPr>
        <w:rPr>
          <w:lang w:val="es-GT"/>
        </w:rPr>
      </w:pPr>
    </w:p>
    <w:p w14:paraId="6A3D7CBA" w14:textId="77777777" w:rsidR="008661CD" w:rsidRDefault="008661CD" w:rsidP="0035199D">
      <w:pPr>
        <w:pStyle w:val="Figuras"/>
        <w:numPr>
          <w:ilvl w:val="0"/>
          <w:numId w:val="0"/>
        </w:numPr>
      </w:pPr>
      <w:bookmarkStart w:id="76" w:name="_Toc318566463"/>
      <w:r w:rsidRPr="00270445">
        <w:lastRenderedPageBreak/>
        <w:t>Listado de participantes al III Seminario Estadístico Nacional, 2015</w:t>
      </w:r>
      <w:r>
        <w:t xml:space="preserve"> (continuación)</w:t>
      </w:r>
      <w:bookmarkEnd w:id="76"/>
    </w:p>
    <w:p w14:paraId="53E6D54B" w14:textId="77777777" w:rsidR="00D31764" w:rsidRDefault="00D31764" w:rsidP="002E2AAD">
      <w:pPr>
        <w:rPr>
          <w:lang w:val="es-GT"/>
        </w:rPr>
      </w:pPr>
    </w:p>
    <w:p w14:paraId="59918366" w14:textId="77777777" w:rsidR="00D31764" w:rsidRDefault="00944ACD" w:rsidP="004277E8">
      <w:pPr>
        <w:jc w:val="center"/>
        <w:rPr>
          <w:lang w:val="es-GT"/>
        </w:rPr>
      </w:pPr>
      <w:r>
        <w:rPr>
          <w:noProof/>
          <w:lang w:val="es-GT" w:eastAsia="es-GT"/>
        </w:rPr>
        <w:drawing>
          <wp:inline distT="0" distB="0" distL="0" distR="0" wp14:anchorId="6C57A0F5" wp14:editId="106E05E5">
            <wp:extent cx="7416083" cy="5309136"/>
            <wp:effectExtent l="25400" t="25400" r="26670" b="25400"/>
            <wp:docPr id="15" name="0 Imag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3).jpg"/>
                    <pic:cNvPicPr preferRelativeResize="0"/>
                  </pic:nvPicPr>
                  <pic:blipFill rotWithShape="1">
                    <a:blip r:embed="rId94" cstate="print">
                      <a:extLst>
                        <a:ext uri="{28A0092B-C50C-407E-A947-70E740481C1C}">
                          <a14:useLocalDpi xmlns:a14="http://schemas.microsoft.com/office/drawing/2010/main" val="0"/>
                        </a:ext>
                      </a:extLst>
                    </a:blip>
                    <a:srcRect t="5903" b="2820"/>
                    <a:stretch/>
                  </pic:blipFill>
                  <pic:spPr bwMode="auto">
                    <a:xfrm>
                      <a:off x="0" y="0"/>
                      <a:ext cx="7416083" cy="5309136"/>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E6AC223" w14:textId="77777777" w:rsidR="00D31764" w:rsidRDefault="00D31764" w:rsidP="002E2AAD">
      <w:pPr>
        <w:rPr>
          <w:lang w:val="es-GT"/>
        </w:rPr>
      </w:pPr>
    </w:p>
    <w:p w14:paraId="20A689A4" w14:textId="77777777" w:rsidR="00B67E71" w:rsidRDefault="00B67E71" w:rsidP="0035199D">
      <w:pPr>
        <w:pStyle w:val="Figuras"/>
        <w:numPr>
          <w:ilvl w:val="0"/>
          <w:numId w:val="0"/>
        </w:numPr>
      </w:pPr>
      <w:bookmarkStart w:id="77" w:name="_Toc318566464"/>
      <w:r w:rsidRPr="00270445">
        <w:t>Listado de participantes al III Seminario Estadístico Nacional, 2015</w:t>
      </w:r>
      <w:r>
        <w:t xml:space="preserve"> (continuación)</w:t>
      </w:r>
      <w:bookmarkEnd w:id="77"/>
    </w:p>
    <w:p w14:paraId="2FFB12A6" w14:textId="77777777" w:rsidR="00D31764" w:rsidRDefault="00D31764" w:rsidP="002E2AAD">
      <w:pPr>
        <w:rPr>
          <w:lang w:val="es-GT"/>
        </w:rPr>
      </w:pPr>
    </w:p>
    <w:p w14:paraId="4E073B60" w14:textId="77777777" w:rsidR="000562AB" w:rsidRDefault="00B67E71" w:rsidP="004277E8">
      <w:pPr>
        <w:jc w:val="center"/>
        <w:rPr>
          <w:lang w:val="es-GT"/>
        </w:rPr>
      </w:pPr>
      <w:r>
        <w:rPr>
          <w:noProof/>
          <w:lang w:val="es-GT" w:eastAsia="es-GT"/>
        </w:rPr>
        <w:drawing>
          <wp:inline distT="0" distB="0" distL="0" distR="0" wp14:anchorId="7E12CB3E" wp14:editId="2905AE7A">
            <wp:extent cx="7408709" cy="5229677"/>
            <wp:effectExtent l="25400" t="25400" r="33655" b="28575"/>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4).jpg"/>
                    <pic:cNvPicPr/>
                  </pic:nvPicPr>
                  <pic:blipFill rotWithShape="1">
                    <a:blip r:embed="rId95" cstate="print">
                      <a:extLst>
                        <a:ext uri="{28A0092B-C50C-407E-A947-70E740481C1C}">
                          <a14:useLocalDpi xmlns:a14="http://schemas.microsoft.com/office/drawing/2010/main" val="0"/>
                        </a:ext>
                      </a:extLst>
                    </a:blip>
                    <a:srcRect t="6542" b="3459"/>
                    <a:stretch/>
                  </pic:blipFill>
                  <pic:spPr bwMode="auto">
                    <a:xfrm>
                      <a:off x="0" y="0"/>
                      <a:ext cx="7411800" cy="5231859"/>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67DC040" w14:textId="77777777" w:rsidR="000562AB" w:rsidRDefault="000562AB" w:rsidP="002E2AAD">
      <w:pPr>
        <w:rPr>
          <w:lang w:val="es-GT"/>
        </w:rPr>
      </w:pPr>
    </w:p>
    <w:p w14:paraId="2144F9B8" w14:textId="77777777" w:rsidR="00AC61EF" w:rsidRDefault="00AC61EF" w:rsidP="0035199D">
      <w:pPr>
        <w:pStyle w:val="Figuras"/>
        <w:numPr>
          <w:ilvl w:val="0"/>
          <w:numId w:val="0"/>
        </w:numPr>
      </w:pPr>
      <w:bookmarkStart w:id="78" w:name="_Toc318566465"/>
      <w:r w:rsidRPr="00270445">
        <w:t>Listado de participantes al III Seminario Estadístico Nacional, 2015</w:t>
      </w:r>
      <w:r>
        <w:t xml:space="preserve"> (continuación)</w:t>
      </w:r>
      <w:bookmarkEnd w:id="78"/>
    </w:p>
    <w:p w14:paraId="6E2CD099" w14:textId="77777777" w:rsidR="000562AB" w:rsidRDefault="000562AB" w:rsidP="002E2AAD">
      <w:pPr>
        <w:rPr>
          <w:lang w:val="es-GT"/>
        </w:rPr>
      </w:pPr>
    </w:p>
    <w:p w14:paraId="484B65BB" w14:textId="77777777" w:rsidR="00B67E71" w:rsidRDefault="00AC61EF" w:rsidP="004277E8">
      <w:pPr>
        <w:jc w:val="center"/>
        <w:rPr>
          <w:lang w:val="es-GT"/>
        </w:rPr>
      </w:pPr>
      <w:r>
        <w:rPr>
          <w:noProof/>
          <w:lang w:val="es-GT" w:eastAsia="es-GT"/>
        </w:rPr>
        <w:drawing>
          <wp:inline distT="0" distB="0" distL="0" distR="0" wp14:anchorId="132E72B3" wp14:editId="01B8FAF5">
            <wp:extent cx="7364464" cy="5226096"/>
            <wp:effectExtent l="25400" t="25400" r="27305" b="3175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5).jpg"/>
                    <pic:cNvPicPr/>
                  </pic:nvPicPr>
                  <pic:blipFill rotWithShape="1">
                    <a:blip r:embed="rId96" cstate="print">
                      <a:extLst>
                        <a:ext uri="{28A0092B-C50C-407E-A947-70E740481C1C}">
                          <a14:useLocalDpi xmlns:a14="http://schemas.microsoft.com/office/drawing/2010/main" val="0"/>
                        </a:ext>
                      </a:extLst>
                    </a:blip>
                    <a:srcRect t="6862" b="2660"/>
                    <a:stretch/>
                  </pic:blipFill>
                  <pic:spPr bwMode="auto">
                    <a:xfrm>
                      <a:off x="0" y="0"/>
                      <a:ext cx="7368041" cy="5228634"/>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F8AA35C" w14:textId="77777777" w:rsidR="00B67E71" w:rsidRDefault="00B67E71" w:rsidP="002E2AAD">
      <w:pPr>
        <w:rPr>
          <w:lang w:val="es-GT"/>
        </w:rPr>
      </w:pPr>
    </w:p>
    <w:p w14:paraId="54A9AD87" w14:textId="77777777" w:rsidR="004277E8" w:rsidRDefault="004277E8" w:rsidP="0035199D">
      <w:pPr>
        <w:pStyle w:val="Figuras"/>
        <w:numPr>
          <w:ilvl w:val="0"/>
          <w:numId w:val="0"/>
        </w:numPr>
      </w:pPr>
      <w:bookmarkStart w:id="79" w:name="_Toc318566466"/>
      <w:r w:rsidRPr="00270445">
        <w:t>Listado de participantes al III Seminario Estadístico Nacional, 2015</w:t>
      </w:r>
      <w:r>
        <w:t xml:space="preserve"> (continuación)</w:t>
      </w:r>
      <w:bookmarkEnd w:id="79"/>
    </w:p>
    <w:p w14:paraId="0C72FB39" w14:textId="77777777" w:rsidR="00B67E71" w:rsidRDefault="00B67E71" w:rsidP="002E2AAD">
      <w:pPr>
        <w:rPr>
          <w:lang w:val="es-GT"/>
        </w:rPr>
      </w:pPr>
    </w:p>
    <w:p w14:paraId="321C71C1" w14:textId="77777777" w:rsidR="00AC61EF" w:rsidRDefault="004277E8" w:rsidP="004277E8">
      <w:pPr>
        <w:jc w:val="center"/>
        <w:rPr>
          <w:lang w:val="es-GT"/>
        </w:rPr>
      </w:pPr>
      <w:r>
        <w:rPr>
          <w:noProof/>
          <w:lang w:val="es-GT" w:eastAsia="es-GT"/>
        </w:rPr>
        <w:drawing>
          <wp:inline distT="0" distB="0" distL="0" distR="0" wp14:anchorId="3EEFEBCD" wp14:editId="669E0ED8">
            <wp:extent cx="7352218" cy="5217406"/>
            <wp:effectExtent l="25400" t="25400" r="13970" b="1524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6).jpg"/>
                    <pic:cNvPicPr/>
                  </pic:nvPicPr>
                  <pic:blipFill rotWithShape="1">
                    <a:blip r:embed="rId97" cstate="print">
                      <a:extLst>
                        <a:ext uri="{28A0092B-C50C-407E-A947-70E740481C1C}">
                          <a14:useLocalDpi xmlns:a14="http://schemas.microsoft.com/office/drawing/2010/main" val="0"/>
                        </a:ext>
                      </a:extLst>
                    </a:blip>
                    <a:srcRect t="6223" b="3299"/>
                    <a:stretch/>
                  </pic:blipFill>
                  <pic:spPr bwMode="auto">
                    <a:xfrm>
                      <a:off x="0" y="0"/>
                      <a:ext cx="7355285" cy="5219583"/>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844CDDC" w14:textId="77777777" w:rsidR="00AC61EF" w:rsidRDefault="00AC61EF" w:rsidP="002E2AAD">
      <w:pPr>
        <w:rPr>
          <w:lang w:val="es-GT"/>
        </w:rPr>
      </w:pPr>
    </w:p>
    <w:p w14:paraId="529A351B" w14:textId="77777777" w:rsidR="0046766B" w:rsidRDefault="0046766B" w:rsidP="0035199D">
      <w:pPr>
        <w:pStyle w:val="Figuras"/>
        <w:numPr>
          <w:ilvl w:val="0"/>
          <w:numId w:val="0"/>
        </w:numPr>
      </w:pPr>
      <w:bookmarkStart w:id="80" w:name="_Toc318566467"/>
      <w:r w:rsidRPr="00270445">
        <w:t>Listado de participantes al III Seminario Estadístico Nacional, 2015</w:t>
      </w:r>
      <w:r>
        <w:t xml:space="preserve"> (continuación)</w:t>
      </w:r>
      <w:bookmarkEnd w:id="80"/>
    </w:p>
    <w:p w14:paraId="00F431E4" w14:textId="77777777" w:rsidR="00AC61EF" w:rsidRDefault="00AC61EF" w:rsidP="002E2AAD">
      <w:pPr>
        <w:rPr>
          <w:lang w:val="es-GT"/>
        </w:rPr>
      </w:pPr>
    </w:p>
    <w:p w14:paraId="332AAC94" w14:textId="77777777" w:rsidR="004277E8" w:rsidRDefault="0046766B" w:rsidP="0046766B">
      <w:pPr>
        <w:jc w:val="center"/>
        <w:rPr>
          <w:lang w:val="es-GT"/>
        </w:rPr>
      </w:pPr>
      <w:r>
        <w:rPr>
          <w:noProof/>
          <w:lang w:val="es-GT" w:eastAsia="es-GT"/>
        </w:rPr>
        <w:drawing>
          <wp:inline distT="0" distB="0" distL="0" distR="0" wp14:anchorId="51E496D2" wp14:editId="62911796">
            <wp:extent cx="7312844" cy="5198617"/>
            <wp:effectExtent l="25400" t="25400" r="27940" b="34290"/>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7).jpg"/>
                    <pic:cNvPicPr/>
                  </pic:nvPicPr>
                  <pic:blipFill rotWithShape="1">
                    <a:blip r:embed="rId98" cstate="print">
                      <a:extLst>
                        <a:ext uri="{28A0092B-C50C-407E-A947-70E740481C1C}">
                          <a14:useLocalDpi xmlns:a14="http://schemas.microsoft.com/office/drawing/2010/main" val="0"/>
                        </a:ext>
                      </a:extLst>
                    </a:blip>
                    <a:srcRect t="6382" b="2980"/>
                    <a:stretch/>
                  </pic:blipFill>
                  <pic:spPr bwMode="auto">
                    <a:xfrm>
                      <a:off x="0" y="0"/>
                      <a:ext cx="7316057" cy="5200901"/>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72B7ED0" w14:textId="77777777" w:rsidR="004277E8" w:rsidRDefault="004277E8" w:rsidP="002E2AAD">
      <w:pPr>
        <w:rPr>
          <w:lang w:val="es-GT"/>
        </w:rPr>
      </w:pPr>
    </w:p>
    <w:p w14:paraId="2AACB6C3" w14:textId="77777777" w:rsidR="00FA200E" w:rsidRDefault="00FA200E" w:rsidP="0035199D">
      <w:pPr>
        <w:pStyle w:val="Figuras"/>
        <w:numPr>
          <w:ilvl w:val="0"/>
          <w:numId w:val="0"/>
        </w:numPr>
      </w:pPr>
      <w:bookmarkStart w:id="81" w:name="_Toc318566468"/>
      <w:r w:rsidRPr="00270445">
        <w:t>Listado de participantes al III Seminario Estadístico Nacional, 2015</w:t>
      </w:r>
      <w:r>
        <w:t xml:space="preserve"> (continuación)</w:t>
      </w:r>
      <w:bookmarkEnd w:id="81"/>
    </w:p>
    <w:p w14:paraId="3EEC13B8" w14:textId="77777777" w:rsidR="004277E8" w:rsidRDefault="004277E8" w:rsidP="002E2AAD">
      <w:pPr>
        <w:rPr>
          <w:lang w:val="es-GT"/>
        </w:rPr>
      </w:pPr>
    </w:p>
    <w:p w14:paraId="01BD56DF" w14:textId="77777777" w:rsidR="0046766B" w:rsidRDefault="00FA200E" w:rsidP="0096689D">
      <w:pPr>
        <w:jc w:val="center"/>
        <w:rPr>
          <w:lang w:val="es-GT"/>
        </w:rPr>
      </w:pPr>
      <w:r>
        <w:rPr>
          <w:noProof/>
          <w:lang w:val="es-GT" w:eastAsia="es-GT"/>
        </w:rPr>
        <w:drawing>
          <wp:inline distT="0" distB="0" distL="0" distR="0" wp14:anchorId="070559DF" wp14:editId="42C947EE">
            <wp:extent cx="7197580" cy="5098661"/>
            <wp:effectExtent l="25400" t="25400" r="16510" b="32385"/>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8).jpg"/>
                    <pic:cNvPicPr/>
                  </pic:nvPicPr>
                  <pic:blipFill rotWithShape="1">
                    <a:blip r:embed="rId99" cstate="print">
                      <a:extLst>
                        <a:ext uri="{28A0092B-C50C-407E-A947-70E740481C1C}">
                          <a14:useLocalDpi xmlns:a14="http://schemas.microsoft.com/office/drawing/2010/main" val="0"/>
                        </a:ext>
                      </a:extLst>
                    </a:blip>
                    <a:srcRect t="6542" b="3139"/>
                    <a:stretch/>
                  </pic:blipFill>
                  <pic:spPr bwMode="auto">
                    <a:xfrm>
                      <a:off x="0" y="0"/>
                      <a:ext cx="7200583" cy="5100788"/>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76AEFEA" w14:textId="77777777" w:rsidR="00F5398D" w:rsidRDefault="00F5398D" w:rsidP="0096689D">
      <w:pPr>
        <w:jc w:val="center"/>
        <w:rPr>
          <w:lang w:val="es-GT"/>
        </w:rPr>
      </w:pPr>
    </w:p>
    <w:p w14:paraId="57BA5CB6" w14:textId="77777777" w:rsidR="00FA200E" w:rsidRDefault="00FA200E" w:rsidP="0035199D">
      <w:pPr>
        <w:pStyle w:val="Figuras"/>
        <w:numPr>
          <w:ilvl w:val="0"/>
          <w:numId w:val="0"/>
        </w:numPr>
      </w:pPr>
      <w:bookmarkStart w:id="82" w:name="_Toc318566469"/>
      <w:r w:rsidRPr="00270445">
        <w:t>Listado de participantes al III Seminario Estadístico Nacional, 2015</w:t>
      </w:r>
      <w:r>
        <w:t xml:space="preserve"> (continuación)</w:t>
      </w:r>
      <w:bookmarkEnd w:id="82"/>
    </w:p>
    <w:p w14:paraId="238398B3" w14:textId="77777777" w:rsidR="0046766B" w:rsidRDefault="0046766B" w:rsidP="002E2AAD">
      <w:pPr>
        <w:rPr>
          <w:lang w:val="es-GT"/>
        </w:rPr>
      </w:pPr>
    </w:p>
    <w:p w14:paraId="0A85C8B2" w14:textId="77777777" w:rsidR="00FA200E" w:rsidRDefault="00532618" w:rsidP="00532618">
      <w:pPr>
        <w:jc w:val="center"/>
        <w:rPr>
          <w:lang w:val="es-GT"/>
        </w:rPr>
      </w:pPr>
      <w:r>
        <w:rPr>
          <w:noProof/>
          <w:lang w:val="es-GT" w:eastAsia="es-GT"/>
        </w:rPr>
        <w:drawing>
          <wp:inline distT="0" distB="0" distL="0" distR="0" wp14:anchorId="31110A83" wp14:editId="538DFE7B">
            <wp:extent cx="6982956" cy="4990322"/>
            <wp:effectExtent l="25400" t="25400" r="27940" b="1397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9).jpg"/>
                    <pic:cNvPicPr/>
                  </pic:nvPicPr>
                  <pic:blipFill rotWithShape="1">
                    <a:blip r:embed="rId100" cstate="print">
                      <a:extLst>
                        <a:ext uri="{28A0092B-C50C-407E-A947-70E740481C1C}">
                          <a14:useLocalDpi xmlns:a14="http://schemas.microsoft.com/office/drawing/2010/main" val="0"/>
                        </a:ext>
                      </a:extLst>
                    </a:blip>
                    <a:srcRect t="6223" b="2661"/>
                    <a:stretch/>
                  </pic:blipFill>
                  <pic:spPr bwMode="auto">
                    <a:xfrm>
                      <a:off x="0" y="0"/>
                      <a:ext cx="6989287" cy="4994846"/>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9711AF2" w14:textId="77777777" w:rsidR="00FA200E" w:rsidRDefault="00FA200E" w:rsidP="002E2AAD">
      <w:pPr>
        <w:rPr>
          <w:lang w:val="es-GT"/>
        </w:rPr>
      </w:pPr>
    </w:p>
    <w:p w14:paraId="13239E4B" w14:textId="77777777" w:rsidR="00532618" w:rsidRDefault="00532618" w:rsidP="0035199D">
      <w:pPr>
        <w:pStyle w:val="Figuras"/>
        <w:numPr>
          <w:ilvl w:val="0"/>
          <w:numId w:val="0"/>
        </w:numPr>
      </w:pPr>
      <w:bookmarkStart w:id="83" w:name="_Toc318566470"/>
      <w:r w:rsidRPr="00270445">
        <w:lastRenderedPageBreak/>
        <w:t>Listado de participantes al III Seminario Estadístico Nacional, 2015</w:t>
      </w:r>
      <w:r>
        <w:t xml:space="preserve"> (continuación)</w:t>
      </w:r>
      <w:bookmarkEnd w:id="83"/>
    </w:p>
    <w:p w14:paraId="587C57B2" w14:textId="77777777" w:rsidR="00FA200E" w:rsidRDefault="00FA200E" w:rsidP="002E2AAD">
      <w:pPr>
        <w:rPr>
          <w:lang w:val="es-GT"/>
        </w:rPr>
      </w:pPr>
    </w:p>
    <w:p w14:paraId="353D2733" w14:textId="77777777" w:rsidR="00FA200E" w:rsidRDefault="00706B63" w:rsidP="0096689D">
      <w:pPr>
        <w:jc w:val="center"/>
        <w:rPr>
          <w:lang w:val="es-GT"/>
        </w:rPr>
      </w:pPr>
      <w:r>
        <w:rPr>
          <w:noProof/>
          <w:lang w:val="es-GT" w:eastAsia="es-GT"/>
        </w:rPr>
        <w:drawing>
          <wp:inline distT="0" distB="0" distL="0" distR="0" wp14:anchorId="5928540C" wp14:editId="0B91770E">
            <wp:extent cx="7408709" cy="5276039"/>
            <wp:effectExtent l="25400" t="25400" r="33655" b="3302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0).jpg"/>
                    <pic:cNvPicPr/>
                  </pic:nvPicPr>
                  <pic:blipFill rotWithShape="1">
                    <a:blip r:embed="rId101" cstate="print">
                      <a:extLst>
                        <a:ext uri="{28A0092B-C50C-407E-A947-70E740481C1C}">
                          <a14:useLocalDpi xmlns:a14="http://schemas.microsoft.com/office/drawing/2010/main" val="0"/>
                        </a:ext>
                      </a:extLst>
                    </a:blip>
                    <a:srcRect t="6383" b="2820"/>
                    <a:stretch/>
                  </pic:blipFill>
                  <pic:spPr bwMode="auto">
                    <a:xfrm>
                      <a:off x="0" y="0"/>
                      <a:ext cx="7411800" cy="5278240"/>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61599B6" w14:textId="77777777" w:rsidR="00706B63" w:rsidRDefault="00706B63" w:rsidP="0035199D">
      <w:pPr>
        <w:pStyle w:val="Figuras"/>
        <w:numPr>
          <w:ilvl w:val="0"/>
          <w:numId w:val="0"/>
        </w:numPr>
      </w:pPr>
      <w:bookmarkStart w:id="84" w:name="_Toc318566471"/>
      <w:r w:rsidRPr="00270445">
        <w:lastRenderedPageBreak/>
        <w:t>Listado de participantes al III Seminario Estadístico Nacional, 2015</w:t>
      </w:r>
      <w:r>
        <w:t xml:space="preserve"> (continuación)</w:t>
      </w:r>
      <w:bookmarkEnd w:id="84"/>
    </w:p>
    <w:p w14:paraId="05B687DA" w14:textId="77777777" w:rsidR="00706B63" w:rsidRDefault="00706B63" w:rsidP="002E2AAD">
      <w:pPr>
        <w:rPr>
          <w:lang w:val="es-GT"/>
        </w:rPr>
      </w:pPr>
    </w:p>
    <w:p w14:paraId="46867A88" w14:textId="77777777" w:rsidR="00706B63" w:rsidRDefault="009C3906" w:rsidP="009C3906">
      <w:pPr>
        <w:jc w:val="center"/>
        <w:rPr>
          <w:lang w:val="es-GT"/>
        </w:rPr>
      </w:pPr>
      <w:r>
        <w:rPr>
          <w:noProof/>
          <w:lang w:val="es-GT" w:eastAsia="es-GT"/>
        </w:rPr>
        <w:drawing>
          <wp:inline distT="0" distB="0" distL="0" distR="0" wp14:anchorId="0DD2C28C" wp14:editId="1024E0BC">
            <wp:extent cx="7408709" cy="5285312"/>
            <wp:effectExtent l="25400" t="25400" r="33655" b="23495"/>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1).jpg"/>
                    <pic:cNvPicPr/>
                  </pic:nvPicPr>
                  <pic:blipFill rotWithShape="1">
                    <a:blip r:embed="rId102" cstate="print">
                      <a:extLst>
                        <a:ext uri="{28A0092B-C50C-407E-A947-70E740481C1C}">
                          <a14:useLocalDpi xmlns:a14="http://schemas.microsoft.com/office/drawing/2010/main" val="0"/>
                        </a:ext>
                      </a:extLst>
                    </a:blip>
                    <a:srcRect t="6064" b="2979"/>
                    <a:stretch/>
                  </pic:blipFill>
                  <pic:spPr bwMode="auto">
                    <a:xfrm>
                      <a:off x="0" y="0"/>
                      <a:ext cx="7411800" cy="5287517"/>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017800F" w14:textId="77777777" w:rsidR="00706B63" w:rsidRDefault="00706B63" w:rsidP="002E2AAD">
      <w:pPr>
        <w:rPr>
          <w:lang w:val="es-GT"/>
        </w:rPr>
      </w:pPr>
    </w:p>
    <w:p w14:paraId="10989253" w14:textId="77777777" w:rsidR="00562C7D" w:rsidRDefault="00562C7D" w:rsidP="0035199D">
      <w:pPr>
        <w:pStyle w:val="Figuras"/>
        <w:numPr>
          <w:ilvl w:val="0"/>
          <w:numId w:val="0"/>
        </w:numPr>
      </w:pPr>
      <w:bookmarkStart w:id="85" w:name="_Toc318566472"/>
      <w:r w:rsidRPr="00270445">
        <w:t>Listado de participantes al III Seminario Estadístico Nacional, 2015</w:t>
      </w:r>
      <w:r>
        <w:t xml:space="preserve"> (continuación)</w:t>
      </w:r>
      <w:bookmarkEnd w:id="85"/>
    </w:p>
    <w:p w14:paraId="48322995" w14:textId="77777777" w:rsidR="00706B63" w:rsidRDefault="00706B63" w:rsidP="002E2AAD">
      <w:pPr>
        <w:rPr>
          <w:lang w:val="es-GT"/>
        </w:rPr>
      </w:pPr>
    </w:p>
    <w:p w14:paraId="47721225" w14:textId="77777777" w:rsidR="00706B63" w:rsidRDefault="00562C7D" w:rsidP="00562C7D">
      <w:pPr>
        <w:jc w:val="center"/>
        <w:rPr>
          <w:lang w:val="es-GT"/>
        </w:rPr>
      </w:pPr>
      <w:r>
        <w:rPr>
          <w:noProof/>
          <w:lang w:val="es-GT" w:eastAsia="es-GT"/>
        </w:rPr>
        <w:drawing>
          <wp:inline distT="0" distB="0" distL="0" distR="0" wp14:anchorId="2B3C961E" wp14:editId="09E1DB6E">
            <wp:extent cx="7300713" cy="5217406"/>
            <wp:effectExtent l="25400" t="25400" r="14605" b="1524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2).jpg"/>
                    <pic:cNvPicPr/>
                  </pic:nvPicPr>
                  <pic:blipFill rotWithShape="1">
                    <a:blip r:embed="rId103" cstate="print">
                      <a:extLst>
                        <a:ext uri="{28A0092B-C50C-407E-A947-70E740481C1C}">
                          <a14:useLocalDpi xmlns:a14="http://schemas.microsoft.com/office/drawing/2010/main" val="0"/>
                        </a:ext>
                      </a:extLst>
                    </a:blip>
                    <a:srcRect t="6064" b="2820"/>
                    <a:stretch/>
                  </pic:blipFill>
                  <pic:spPr bwMode="auto">
                    <a:xfrm>
                      <a:off x="0" y="0"/>
                      <a:ext cx="7303759" cy="5219583"/>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E2EE72F" w14:textId="77777777" w:rsidR="00706B63" w:rsidRDefault="00706B63" w:rsidP="002E2AAD">
      <w:pPr>
        <w:rPr>
          <w:lang w:val="es-GT"/>
        </w:rPr>
      </w:pPr>
    </w:p>
    <w:p w14:paraId="6867FCCB" w14:textId="77777777" w:rsidR="00562C7D" w:rsidRDefault="00562C7D" w:rsidP="0035199D">
      <w:pPr>
        <w:pStyle w:val="Figuras"/>
        <w:numPr>
          <w:ilvl w:val="0"/>
          <w:numId w:val="0"/>
        </w:numPr>
      </w:pPr>
      <w:bookmarkStart w:id="86" w:name="_Toc318566473"/>
      <w:r w:rsidRPr="00270445">
        <w:t>Listado de participantes al III Seminario Estadístico Nacional, 2015</w:t>
      </w:r>
      <w:r>
        <w:t xml:space="preserve"> (continuación)</w:t>
      </w:r>
      <w:bookmarkEnd w:id="86"/>
    </w:p>
    <w:p w14:paraId="7859E85C" w14:textId="77777777" w:rsidR="00706B63" w:rsidRDefault="00706B63" w:rsidP="002E2AAD">
      <w:pPr>
        <w:rPr>
          <w:lang w:val="es-GT"/>
        </w:rPr>
      </w:pPr>
    </w:p>
    <w:p w14:paraId="2C3411DA" w14:textId="77777777" w:rsidR="00562C7D" w:rsidRDefault="00562C7D" w:rsidP="00562C7D">
      <w:pPr>
        <w:jc w:val="center"/>
        <w:rPr>
          <w:lang w:val="es-GT"/>
        </w:rPr>
      </w:pPr>
      <w:r>
        <w:rPr>
          <w:noProof/>
          <w:lang w:val="es-GT" w:eastAsia="es-GT"/>
        </w:rPr>
        <w:drawing>
          <wp:inline distT="0" distB="0" distL="0" distR="0" wp14:anchorId="1977321D" wp14:editId="7E880016">
            <wp:extent cx="7194099" cy="5105198"/>
            <wp:effectExtent l="25400" t="25400" r="19685" b="26035"/>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3).jpg"/>
                    <pic:cNvPicPr/>
                  </pic:nvPicPr>
                  <pic:blipFill rotWithShape="1">
                    <a:blip r:embed="rId104" cstate="print">
                      <a:extLst>
                        <a:ext uri="{28A0092B-C50C-407E-A947-70E740481C1C}">
                          <a14:useLocalDpi xmlns:a14="http://schemas.microsoft.com/office/drawing/2010/main" val="0"/>
                        </a:ext>
                      </a:extLst>
                    </a:blip>
                    <a:srcRect t="6223" b="3299"/>
                    <a:stretch/>
                  </pic:blipFill>
                  <pic:spPr bwMode="auto">
                    <a:xfrm>
                      <a:off x="0" y="0"/>
                      <a:ext cx="7197550" cy="5107647"/>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49D988F" w14:textId="77777777" w:rsidR="00562C7D" w:rsidRDefault="00562C7D" w:rsidP="002E2AAD">
      <w:pPr>
        <w:rPr>
          <w:lang w:val="es-GT"/>
        </w:rPr>
      </w:pPr>
    </w:p>
    <w:p w14:paraId="0CF280EA" w14:textId="77777777" w:rsidR="00562C7D" w:rsidRDefault="00562C7D" w:rsidP="0035199D">
      <w:pPr>
        <w:pStyle w:val="Figuras"/>
        <w:numPr>
          <w:ilvl w:val="0"/>
          <w:numId w:val="0"/>
        </w:numPr>
      </w:pPr>
      <w:bookmarkStart w:id="87" w:name="_Toc318566474"/>
      <w:r w:rsidRPr="00270445">
        <w:t>Listado de participantes al III Seminario Estadístico Nacional, 2015</w:t>
      </w:r>
      <w:r>
        <w:t xml:space="preserve"> (continuación)</w:t>
      </w:r>
      <w:bookmarkEnd w:id="87"/>
    </w:p>
    <w:p w14:paraId="4E48581D" w14:textId="77777777" w:rsidR="00562C7D" w:rsidRDefault="00562C7D" w:rsidP="002E2AAD">
      <w:pPr>
        <w:rPr>
          <w:lang w:val="es-GT"/>
        </w:rPr>
      </w:pPr>
    </w:p>
    <w:p w14:paraId="486938D6" w14:textId="77777777" w:rsidR="00562C7D" w:rsidRDefault="00562C7D" w:rsidP="002E2AAD">
      <w:pPr>
        <w:rPr>
          <w:lang w:val="es-GT"/>
        </w:rPr>
      </w:pPr>
      <w:r>
        <w:rPr>
          <w:noProof/>
          <w:lang w:val="es-GT" w:eastAsia="es-GT"/>
        </w:rPr>
        <w:drawing>
          <wp:inline distT="0" distB="0" distL="0" distR="0" wp14:anchorId="4510DC8E" wp14:editId="7CC84C3A">
            <wp:extent cx="7331669" cy="5239528"/>
            <wp:effectExtent l="0" t="0" r="9525"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4).jpg"/>
                    <pic:cNvPicPr/>
                  </pic:nvPicPr>
                  <pic:blipFill rotWithShape="1">
                    <a:blip r:embed="rId105" cstate="print">
                      <a:extLst>
                        <a:ext uri="{28A0092B-C50C-407E-A947-70E740481C1C}">
                          <a14:useLocalDpi xmlns:a14="http://schemas.microsoft.com/office/drawing/2010/main" val="0"/>
                        </a:ext>
                      </a:extLst>
                    </a:blip>
                    <a:srcRect t="6223" b="2661"/>
                    <a:stretch/>
                  </pic:blipFill>
                  <pic:spPr bwMode="auto">
                    <a:xfrm>
                      <a:off x="0" y="0"/>
                      <a:ext cx="7334728" cy="5241714"/>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7B63D97" w14:textId="77777777" w:rsidR="00562C7D" w:rsidRDefault="00562C7D" w:rsidP="002E2AAD">
      <w:pPr>
        <w:rPr>
          <w:lang w:val="es-GT"/>
        </w:rPr>
      </w:pPr>
    </w:p>
    <w:p w14:paraId="75658725" w14:textId="77777777" w:rsidR="00A308FD" w:rsidRDefault="00A308FD" w:rsidP="0035199D">
      <w:pPr>
        <w:pStyle w:val="Figuras"/>
        <w:numPr>
          <w:ilvl w:val="0"/>
          <w:numId w:val="0"/>
        </w:numPr>
      </w:pPr>
      <w:bookmarkStart w:id="88" w:name="_Toc318566475"/>
      <w:r w:rsidRPr="00270445">
        <w:t>Listado de participantes al III Seminario Estadístico Nacional, 2015</w:t>
      </w:r>
      <w:r>
        <w:t xml:space="preserve"> (continuación)</w:t>
      </w:r>
      <w:bookmarkEnd w:id="88"/>
    </w:p>
    <w:p w14:paraId="52FE869C" w14:textId="77777777" w:rsidR="00562C7D" w:rsidRDefault="00562C7D" w:rsidP="002E2AAD">
      <w:pPr>
        <w:rPr>
          <w:lang w:val="es-GT"/>
        </w:rPr>
      </w:pPr>
    </w:p>
    <w:p w14:paraId="097EE55E" w14:textId="77777777" w:rsidR="00562C7D" w:rsidRDefault="00A308FD" w:rsidP="00A308FD">
      <w:pPr>
        <w:jc w:val="center"/>
        <w:rPr>
          <w:lang w:val="es-GT"/>
        </w:rPr>
      </w:pPr>
      <w:r>
        <w:rPr>
          <w:noProof/>
          <w:lang w:val="es-GT" w:eastAsia="es-GT"/>
        </w:rPr>
        <w:drawing>
          <wp:inline distT="0" distB="0" distL="0" distR="0" wp14:anchorId="571AAB64" wp14:editId="52CC3D79">
            <wp:extent cx="7378243" cy="5217406"/>
            <wp:effectExtent l="25400" t="25400" r="13335" b="1524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5).jpg"/>
                    <pic:cNvPicPr/>
                  </pic:nvPicPr>
                  <pic:blipFill rotWithShape="1">
                    <a:blip r:embed="rId106" cstate="print">
                      <a:extLst>
                        <a:ext uri="{28A0092B-C50C-407E-A947-70E740481C1C}">
                          <a14:useLocalDpi xmlns:a14="http://schemas.microsoft.com/office/drawing/2010/main" val="0"/>
                        </a:ext>
                      </a:extLst>
                    </a:blip>
                    <a:srcRect t="6702" b="3139"/>
                    <a:stretch/>
                  </pic:blipFill>
                  <pic:spPr bwMode="auto">
                    <a:xfrm>
                      <a:off x="0" y="0"/>
                      <a:ext cx="7381321" cy="5219583"/>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43200B1" w14:textId="77777777" w:rsidR="00562C7D" w:rsidRDefault="00562C7D" w:rsidP="002E2AAD">
      <w:pPr>
        <w:rPr>
          <w:lang w:val="es-GT"/>
        </w:rPr>
      </w:pPr>
    </w:p>
    <w:p w14:paraId="6D517352" w14:textId="77777777" w:rsidR="00A308FD" w:rsidRDefault="00A308FD" w:rsidP="0035199D">
      <w:pPr>
        <w:pStyle w:val="Figuras"/>
        <w:numPr>
          <w:ilvl w:val="0"/>
          <w:numId w:val="0"/>
        </w:numPr>
      </w:pPr>
      <w:bookmarkStart w:id="89" w:name="_Ref440360822"/>
      <w:bookmarkStart w:id="90" w:name="_Toc318566476"/>
      <w:r w:rsidRPr="00270445">
        <w:t>Listado de participantes al III Seminario Estadístico Nacional, 2015</w:t>
      </w:r>
      <w:r>
        <w:t xml:space="preserve"> (continuación)</w:t>
      </w:r>
      <w:bookmarkEnd w:id="89"/>
      <w:bookmarkEnd w:id="90"/>
    </w:p>
    <w:p w14:paraId="68C1F5A4" w14:textId="77777777" w:rsidR="00562C7D" w:rsidRDefault="00562C7D" w:rsidP="002E2AAD">
      <w:pPr>
        <w:rPr>
          <w:lang w:val="es-GT"/>
        </w:rPr>
      </w:pPr>
    </w:p>
    <w:p w14:paraId="73F9814C" w14:textId="77777777" w:rsidR="00D31764" w:rsidRDefault="00A308FD" w:rsidP="0096689D">
      <w:pPr>
        <w:jc w:val="center"/>
        <w:rPr>
          <w:lang w:val="es-GT"/>
        </w:rPr>
      </w:pPr>
      <w:r>
        <w:rPr>
          <w:noProof/>
          <w:lang w:val="es-GT" w:eastAsia="es-GT"/>
        </w:rPr>
        <w:drawing>
          <wp:inline distT="0" distB="0" distL="0" distR="0" wp14:anchorId="4070B54B" wp14:editId="3AFF11AB">
            <wp:extent cx="7197580" cy="5098661"/>
            <wp:effectExtent l="25400" t="25400" r="16510" b="32385"/>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ado III Seminario Estadístico_19.nov (16).jpg"/>
                    <pic:cNvPicPr/>
                  </pic:nvPicPr>
                  <pic:blipFill rotWithShape="1">
                    <a:blip r:embed="rId107" cstate="print">
                      <a:extLst>
                        <a:ext uri="{28A0092B-C50C-407E-A947-70E740481C1C}">
                          <a14:useLocalDpi xmlns:a14="http://schemas.microsoft.com/office/drawing/2010/main" val="0"/>
                        </a:ext>
                      </a:extLst>
                    </a:blip>
                    <a:srcRect t="6702" b="2979"/>
                    <a:stretch/>
                  </pic:blipFill>
                  <pic:spPr bwMode="auto">
                    <a:xfrm>
                      <a:off x="0" y="0"/>
                      <a:ext cx="7201381" cy="5101353"/>
                    </a:xfrm>
                    <a:prstGeom prst="rect">
                      <a:avLst/>
                    </a:prstGeom>
                    <a:ln>
                      <a:solidFill>
                        <a:schemeClr val="accent1"/>
                      </a:solid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5E22FF4" w14:textId="77777777" w:rsidR="00D31764" w:rsidRDefault="00D31764" w:rsidP="002E2AAD">
      <w:pPr>
        <w:rPr>
          <w:lang w:val="es-GT"/>
        </w:rPr>
        <w:sectPr w:rsidR="00D31764" w:rsidSect="00C965D4">
          <w:endnotePr>
            <w:numFmt w:val="decimal"/>
          </w:endnotePr>
          <w:pgSz w:w="15840" w:h="12240" w:orient="landscape"/>
          <w:pgMar w:top="1418" w:right="1418" w:bottom="1418" w:left="1418" w:header="720" w:footer="720" w:gutter="0"/>
          <w:cols w:space="720"/>
          <w:docGrid w:linePitch="360"/>
        </w:sectPr>
      </w:pPr>
    </w:p>
    <w:p w14:paraId="4A500FFD" w14:textId="77777777" w:rsidR="002036A2" w:rsidRDefault="00AD2159" w:rsidP="0053624F">
      <w:pPr>
        <w:pStyle w:val="bodyStyle1"/>
        <w:rPr>
          <w:lang w:val="es-GT"/>
        </w:rPr>
      </w:pPr>
      <w:r>
        <w:rPr>
          <w:noProof/>
          <w:color w:val="FF0000"/>
          <w:sz w:val="24"/>
          <w:szCs w:val="24"/>
          <w:lang w:val="es-GT" w:eastAsia="es-GT"/>
        </w:rPr>
        <w:lastRenderedPageBreak/>
        <mc:AlternateContent>
          <mc:Choice Requires="wps">
            <w:drawing>
              <wp:anchor distT="0" distB="0" distL="114300" distR="114300" simplePos="0" relativeHeight="251672064" behindDoc="1" locked="0" layoutInCell="1" allowOverlap="1" wp14:anchorId="430B95A0" wp14:editId="2E7802C1">
                <wp:simplePos x="0" y="0"/>
                <wp:positionH relativeFrom="column">
                  <wp:posOffset>-938530</wp:posOffset>
                </wp:positionH>
                <wp:positionV relativeFrom="paragraph">
                  <wp:posOffset>-926465</wp:posOffset>
                </wp:positionV>
                <wp:extent cx="7826375" cy="10112375"/>
                <wp:effectExtent l="0" t="0" r="22225" b="22225"/>
                <wp:wrapNone/>
                <wp:docPr id="59" name="6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26375" cy="10112375"/>
                        </a:xfrm>
                        <a:prstGeom prst="rect">
                          <a:avLst/>
                        </a:prstGeom>
                        <a:solidFill>
                          <a:srgbClr val="012169"/>
                        </a:solidFill>
                        <a:ln>
                          <a:solidFill>
                            <a:srgbClr val="01216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D507E8" id="6 Rectángulo" o:spid="_x0000_s1026" style="position:absolute;margin-left:-73.9pt;margin-top:-72.95pt;width:616.25pt;height:796.2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" fillcolor="#012169" strokecolor="#012169" strokeweight="2pt">
                <v:path arrowok="t"/>
              </v:rect>
            </w:pict>
          </mc:Fallback>
        </mc:AlternateContent>
      </w:r>
    </w:p>
    <w:p w14:paraId="7C8226C9" w14:textId="77777777" w:rsidR="002036A2" w:rsidRPr="008E3EEC" w:rsidRDefault="002036A2" w:rsidP="0053624F">
      <w:pPr>
        <w:pStyle w:val="bodyStyle1"/>
        <w:rPr>
          <w:sz w:val="32"/>
          <w:szCs w:val="32"/>
          <w:lang w:val="es-GT"/>
        </w:rPr>
      </w:pPr>
    </w:p>
    <w:p w14:paraId="2816F0F8" w14:textId="77777777" w:rsidR="003E0A46" w:rsidRPr="008E3EEC" w:rsidRDefault="003E0A46" w:rsidP="003E0A46">
      <w:pPr>
        <w:rPr>
          <w:color w:val="FF0000"/>
          <w:sz w:val="24"/>
          <w:szCs w:val="24"/>
          <w:lang w:val="es-GT"/>
        </w:rPr>
      </w:pPr>
    </w:p>
    <w:p w14:paraId="13272EFE" w14:textId="77777777" w:rsidR="004F3C09" w:rsidRPr="008E3EEC" w:rsidRDefault="004F3C09" w:rsidP="004F3C09">
      <w:pPr>
        <w:tabs>
          <w:tab w:val="left" w:pos="6840"/>
        </w:tabs>
        <w:jc w:val="center"/>
        <w:rPr>
          <w:color w:val="002A6C"/>
          <w:sz w:val="32"/>
          <w:szCs w:val="32"/>
          <w:lang w:val="es-GT"/>
        </w:rPr>
      </w:pPr>
    </w:p>
    <w:p w14:paraId="61427208" w14:textId="77777777" w:rsidR="004F3C09" w:rsidRPr="008E3EEC" w:rsidRDefault="004F3C09" w:rsidP="004F3C09">
      <w:pPr>
        <w:tabs>
          <w:tab w:val="left" w:pos="6840"/>
        </w:tabs>
        <w:jc w:val="center"/>
        <w:rPr>
          <w:color w:val="002A6C"/>
          <w:sz w:val="32"/>
          <w:szCs w:val="32"/>
          <w:lang w:val="es-GT"/>
        </w:rPr>
      </w:pPr>
    </w:p>
    <w:p w14:paraId="4D1D79BE" w14:textId="77777777" w:rsidR="004F3C09" w:rsidRPr="008E3EEC" w:rsidRDefault="004F3C09" w:rsidP="004F3C09">
      <w:pPr>
        <w:tabs>
          <w:tab w:val="left" w:pos="6840"/>
        </w:tabs>
        <w:jc w:val="center"/>
        <w:rPr>
          <w:color w:val="002A6C"/>
          <w:sz w:val="32"/>
          <w:szCs w:val="32"/>
          <w:lang w:val="es-GT"/>
        </w:rPr>
      </w:pPr>
    </w:p>
    <w:p w14:paraId="7ED449E2" w14:textId="77777777" w:rsidR="004F3C09" w:rsidRPr="008E3EEC" w:rsidRDefault="004F3C09" w:rsidP="004F3C09">
      <w:pPr>
        <w:tabs>
          <w:tab w:val="left" w:pos="6840"/>
        </w:tabs>
        <w:jc w:val="center"/>
        <w:rPr>
          <w:color w:val="002A6C"/>
          <w:sz w:val="32"/>
          <w:szCs w:val="32"/>
          <w:lang w:val="es-GT"/>
        </w:rPr>
      </w:pPr>
    </w:p>
    <w:p w14:paraId="31235777" w14:textId="77777777" w:rsidR="004F3C09" w:rsidRPr="008E3EEC" w:rsidRDefault="004F3C09" w:rsidP="004F3C09">
      <w:pPr>
        <w:tabs>
          <w:tab w:val="left" w:pos="6840"/>
        </w:tabs>
        <w:jc w:val="center"/>
        <w:rPr>
          <w:color w:val="002A6C"/>
          <w:sz w:val="32"/>
          <w:szCs w:val="32"/>
          <w:lang w:val="es-GT"/>
        </w:rPr>
      </w:pPr>
    </w:p>
    <w:p w14:paraId="33DF4D84" w14:textId="77777777" w:rsidR="004F3C09" w:rsidRPr="008E3EEC" w:rsidRDefault="004F3C09" w:rsidP="004F3C09">
      <w:pPr>
        <w:tabs>
          <w:tab w:val="left" w:pos="6840"/>
        </w:tabs>
        <w:jc w:val="center"/>
        <w:rPr>
          <w:color w:val="002A6C"/>
          <w:sz w:val="32"/>
          <w:szCs w:val="32"/>
          <w:lang w:val="es-GT"/>
        </w:rPr>
      </w:pPr>
    </w:p>
    <w:p w14:paraId="18ADA044" w14:textId="77777777" w:rsidR="004F3C09" w:rsidRPr="008E3EEC" w:rsidRDefault="004F3C09" w:rsidP="004F3C09">
      <w:pPr>
        <w:tabs>
          <w:tab w:val="left" w:pos="6840"/>
        </w:tabs>
        <w:jc w:val="center"/>
        <w:rPr>
          <w:color w:val="002A6C"/>
          <w:sz w:val="32"/>
          <w:szCs w:val="32"/>
          <w:lang w:val="es-GT"/>
        </w:rPr>
      </w:pPr>
    </w:p>
    <w:p w14:paraId="57EA05FA" w14:textId="77777777" w:rsidR="004F3C09" w:rsidRPr="008E3EEC" w:rsidRDefault="004F3C09" w:rsidP="004F3C09">
      <w:pPr>
        <w:tabs>
          <w:tab w:val="left" w:pos="6840"/>
        </w:tabs>
        <w:jc w:val="center"/>
        <w:rPr>
          <w:color w:val="002A6C"/>
          <w:sz w:val="32"/>
          <w:szCs w:val="32"/>
          <w:lang w:val="es-GT"/>
        </w:rPr>
      </w:pPr>
    </w:p>
    <w:p w14:paraId="47F42747" w14:textId="77777777" w:rsidR="004F3C09" w:rsidRPr="008E3EEC" w:rsidRDefault="004F3C09" w:rsidP="004F3C09">
      <w:pPr>
        <w:tabs>
          <w:tab w:val="left" w:pos="6840"/>
        </w:tabs>
        <w:jc w:val="center"/>
        <w:rPr>
          <w:color w:val="002A6C"/>
          <w:sz w:val="32"/>
          <w:szCs w:val="32"/>
          <w:lang w:val="es-GT"/>
        </w:rPr>
      </w:pPr>
    </w:p>
    <w:p w14:paraId="7C93B85D" w14:textId="77777777" w:rsidR="003E0A46" w:rsidRPr="008E3EEC" w:rsidRDefault="003E0A46" w:rsidP="004F3C09">
      <w:pPr>
        <w:tabs>
          <w:tab w:val="left" w:pos="6840"/>
        </w:tabs>
        <w:jc w:val="center"/>
        <w:rPr>
          <w:color w:val="002A6C"/>
          <w:sz w:val="32"/>
          <w:szCs w:val="32"/>
          <w:lang w:val="es-GT"/>
        </w:rPr>
      </w:pPr>
    </w:p>
    <w:p w14:paraId="4A14C55D" w14:textId="77777777" w:rsidR="003E0A46" w:rsidRPr="008E3EEC" w:rsidRDefault="003E0A46" w:rsidP="004F3C09">
      <w:pPr>
        <w:tabs>
          <w:tab w:val="left" w:pos="6840"/>
        </w:tabs>
        <w:jc w:val="center"/>
        <w:rPr>
          <w:color w:val="002A6C"/>
          <w:sz w:val="32"/>
          <w:szCs w:val="32"/>
          <w:lang w:val="es-GT"/>
        </w:rPr>
      </w:pPr>
    </w:p>
    <w:p w14:paraId="19E46B1C" w14:textId="77777777" w:rsidR="003E0A46" w:rsidRPr="008E3EEC" w:rsidRDefault="003E0A46" w:rsidP="004F3C09">
      <w:pPr>
        <w:tabs>
          <w:tab w:val="left" w:pos="6840"/>
        </w:tabs>
        <w:jc w:val="center"/>
        <w:rPr>
          <w:color w:val="002A6C"/>
          <w:sz w:val="32"/>
          <w:szCs w:val="32"/>
          <w:lang w:val="es-GT"/>
        </w:rPr>
      </w:pPr>
    </w:p>
    <w:p w14:paraId="6AEDE158" w14:textId="77777777" w:rsidR="003E0A46" w:rsidRPr="008E3EEC" w:rsidRDefault="003E0A46" w:rsidP="004F3C09">
      <w:pPr>
        <w:tabs>
          <w:tab w:val="left" w:pos="6840"/>
        </w:tabs>
        <w:jc w:val="center"/>
        <w:rPr>
          <w:color w:val="002A6C"/>
          <w:sz w:val="32"/>
          <w:szCs w:val="32"/>
          <w:lang w:val="es-GT"/>
        </w:rPr>
      </w:pPr>
    </w:p>
    <w:p w14:paraId="42EAD472" w14:textId="77777777" w:rsidR="003E0A46" w:rsidRPr="008E3EEC" w:rsidRDefault="003E0A46" w:rsidP="004F3C09">
      <w:pPr>
        <w:tabs>
          <w:tab w:val="left" w:pos="6840"/>
        </w:tabs>
        <w:jc w:val="center"/>
        <w:rPr>
          <w:color w:val="002A6C"/>
          <w:sz w:val="32"/>
          <w:szCs w:val="32"/>
          <w:lang w:val="es-GT"/>
        </w:rPr>
      </w:pPr>
    </w:p>
    <w:p w14:paraId="45E4ED69" w14:textId="77777777" w:rsidR="003E0A46" w:rsidRPr="008E3EEC" w:rsidRDefault="003E0A46" w:rsidP="004F3C09">
      <w:pPr>
        <w:tabs>
          <w:tab w:val="left" w:pos="6840"/>
        </w:tabs>
        <w:jc w:val="center"/>
        <w:rPr>
          <w:color w:val="002A6C"/>
          <w:sz w:val="32"/>
          <w:szCs w:val="32"/>
          <w:lang w:val="es-GT"/>
        </w:rPr>
      </w:pPr>
    </w:p>
    <w:p w14:paraId="7A74A05F" w14:textId="77777777" w:rsidR="003E0A46" w:rsidRPr="008E3EEC" w:rsidRDefault="003E0A46" w:rsidP="004F3C09">
      <w:pPr>
        <w:tabs>
          <w:tab w:val="left" w:pos="6840"/>
        </w:tabs>
        <w:jc w:val="center"/>
        <w:rPr>
          <w:color w:val="002A6C"/>
          <w:sz w:val="32"/>
          <w:szCs w:val="32"/>
          <w:lang w:val="es-GT"/>
        </w:rPr>
      </w:pPr>
    </w:p>
    <w:p w14:paraId="6739446F" w14:textId="77777777" w:rsidR="003E0A46" w:rsidRPr="008E3EEC" w:rsidRDefault="003E0A46" w:rsidP="004F3C09">
      <w:pPr>
        <w:tabs>
          <w:tab w:val="left" w:pos="6840"/>
        </w:tabs>
        <w:jc w:val="center"/>
        <w:rPr>
          <w:color w:val="002A6C"/>
          <w:sz w:val="32"/>
          <w:szCs w:val="32"/>
          <w:lang w:val="es-GT"/>
        </w:rPr>
      </w:pPr>
    </w:p>
    <w:p w14:paraId="1B035422" w14:textId="77777777" w:rsidR="004F3C09" w:rsidRPr="008E3EEC" w:rsidRDefault="004F3C09" w:rsidP="004F3C09">
      <w:pPr>
        <w:tabs>
          <w:tab w:val="left" w:pos="6840"/>
        </w:tabs>
        <w:jc w:val="center"/>
        <w:rPr>
          <w:color w:val="002A6C"/>
          <w:sz w:val="32"/>
          <w:szCs w:val="32"/>
          <w:lang w:val="es-GT"/>
        </w:rPr>
      </w:pPr>
    </w:p>
    <w:bookmarkEnd w:id="43"/>
    <w:bookmarkEnd w:id="44"/>
    <w:tbl>
      <w:tblPr>
        <w:tblpPr w:leftFromText="180" w:rightFromText="180" w:vertAnchor="text" w:horzAnchor="margin" w:tblpXSpec="center" w:tblpY="172"/>
        <w:tblW w:w="11448" w:type="dxa"/>
        <w:tblBorders>
          <w:top w:val="single" w:sz="4" w:space="0" w:color="002060"/>
          <w:left w:val="single" w:sz="4" w:space="0" w:color="002060"/>
          <w:bottom w:val="single" w:sz="4" w:space="0" w:color="002060"/>
          <w:right w:val="single" w:sz="4" w:space="0" w:color="002060"/>
        </w:tblBorders>
        <w:shd w:val="clear" w:color="auto" w:fill="012169"/>
        <w:tblLayout w:type="fixed"/>
        <w:tblLook w:val="04A0" w:firstRow="1" w:lastRow="0" w:firstColumn="1" w:lastColumn="0" w:noHBand="0" w:noVBand="1"/>
      </w:tblPr>
      <w:tblGrid>
        <w:gridCol w:w="4247"/>
        <w:gridCol w:w="7201"/>
      </w:tblGrid>
      <w:tr w:rsidR="0096689D" w:rsidRPr="006C7FDA" w14:paraId="284ABD63" w14:textId="77777777" w:rsidTr="00BC4583">
        <w:trPr>
          <w:trHeight w:val="3257"/>
        </w:trPr>
        <w:tc>
          <w:tcPr>
            <w:tcW w:w="4247" w:type="dxa"/>
            <w:tcBorders>
              <w:top w:val="nil"/>
              <w:left w:val="nil"/>
              <w:bottom w:val="nil"/>
            </w:tcBorders>
            <w:shd w:val="clear" w:color="auto" w:fill="002169"/>
          </w:tcPr>
          <w:p w14:paraId="69BF4EDA" w14:textId="77777777" w:rsidR="0096689D" w:rsidRPr="006C7FDA" w:rsidRDefault="0096689D" w:rsidP="00BC4583">
            <w:pPr>
              <w:pStyle w:val="Sinespaciado"/>
              <w:rPr>
                <w:rFonts w:cs="Arial"/>
                <w:i/>
                <w:iCs/>
                <w:color w:val="FFFFFF"/>
                <w:lang w:val="es-GT"/>
              </w:rPr>
            </w:pPr>
          </w:p>
          <w:p w14:paraId="6B40EB5E" w14:textId="77777777" w:rsidR="0096689D" w:rsidRPr="006C7FDA" w:rsidRDefault="0096689D" w:rsidP="00BC4583">
            <w:pPr>
              <w:pStyle w:val="Sinespaciado"/>
              <w:rPr>
                <w:rFonts w:cs="Arial"/>
                <w:i/>
                <w:iCs/>
                <w:color w:val="FFFFFF"/>
                <w:lang w:val="es-GT"/>
              </w:rPr>
            </w:pPr>
          </w:p>
          <w:p w14:paraId="34925DC0" w14:textId="77777777" w:rsidR="0096689D" w:rsidRPr="006C7FDA" w:rsidRDefault="0096689D" w:rsidP="00BC4583">
            <w:pPr>
              <w:pStyle w:val="Sinespaciado"/>
              <w:rPr>
                <w:rFonts w:cs="Arial"/>
                <w:i/>
                <w:iCs/>
                <w:color w:val="FFFFFF"/>
                <w:lang w:val="es-GT"/>
              </w:rPr>
            </w:pPr>
          </w:p>
          <w:p w14:paraId="6E23581A" w14:textId="77777777" w:rsidR="0096689D" w:rsidRPr="006C7FDA" w:rsidRDefault="0096689D" w:rsidP="00BC4583">
            <w:pPr>
              <w:pStyle w:val="Sinespaciado"/>
              <w:rPr>
                <w:rFonts w:cs="Arial"/>
                <w:i/>
                <w:iCs/>
                <w:color w:val="FFFFFF"/>
                <w:lang w:val="es-GT"/>
              </w:rPr>
            </w:pPr>
          </w:p>
          <w:p w14:paraId="5CF7D6FA" w14:textId="77777777" w:rsidR="0096689D" w:rsidRPr="006C7FDA" w:rsidRDefault="0096689D" w:rsidP="00BC4583">
            <w:pPr>
              <w:pStyle w:val="Sinespaciado"/>
              <w:rPr>
                <w:rFonts w:cs="Arial"/>
                <w:i/>
                <w:iCs/>
                <w:color w:val="FFFFFF"/>
                <w:lang w:val="es-GT"/>
              </w:rPr>
            </w:pPr>
          </w:p>
          <w:p w14:paraId="2AFF26A3" w14:textId="77777777" w:rsidR="0096689D" w:rsidRPr="006C7FDA" w:rsidRDefault="0096689D" w:rsidP="00BC4583">
            <w:pPr>
              <w:pStyle w:val="Sinespaciado"/>
              <w:rPr>
                <w:rFonts w:cs="Arial"/>
                <w:i/>
                <w:iCs/>
                <w:color w:val="FFFFFF"/>
                <w:lang w:val="es-GT"/>
              </w:rPr>
            </w:pPr>
          </w:p>
          <w:p w14:paraId="197A11AF" w14:textId="77777777" w:rsidR="0096689D" w:rsidRPr="006C7FDA" w:rsidRDefault="0096689D" w:rsidP="00BC4583">
            <w:pPr>
              <w:pStyle w:val="Sinespaciado"/>
              <w:rPr>
                <w:rFonts w:cs="Arial"/>
                <w:i/>
                <w:iCs/>
                <w:color w:val="FFFFFF"/>
                <w:lang w:val="es-GT"/>
              </w:rPr>
            </w:pPr>
          </w:p>
          <w:p w14:paraId="7B053193" w14:textId="77777777" w:rsidR="0096689D" w:rsidRPr="006C7FDA" w:rsidRDefault="0096689D" w:rsidP="00BC4583">
            <w:pPr>
              <w:pStyle w:val="Sinespaciado"/>
              <w:rPr>
                <w:rFonts w:cs="Arial"/>
                <w:i/>
                <w:iCs/>
                <w:color w:val="FFFFFF"/>
                <w:lang w:val="es-GT"/>
              </w:rPr>
            </w:pPr>
          </w:p>
          <w:p w14:paraId="114BCDCA" w14:textId="77777777" w:rsidR="0096689D" w:rsidRPr="003975BF" w:rsidRDefault="0096689D" w:rsidP="00BC4583">
            <w:pPr>
              <w:pStyle w:val="Sinespaciado"/>
              <w:rPr>
                <w:rFonts w:cs="Arial"/>
                <w:iCs/>
                <w:color w:val="FFFFFF"/>
                <w:lang w:val="es-GT"/>
              </w:rPr>
            </w:pPr>
            <w:r w:rsidRPr="006C7FDA">
              <w:rPr>
                <w:rFonts w:cs="Arial"/>
                <w:i/>
                <w:iCs/>
                <w:color w:val="FFFFFF"/>
                <w:lang w:val="es-GT"/>
              </w:rPr>
              <w:t xml:space="preserve">   </w:t>
            </w:r>
            <w:r w:rsidRPr="003975BF">
              <w:rPr>
                <w:rFonts w:cs="Arial"/>
                <w:iCs/>
                <w:color w:val="FFFFFF"/>
                <w:lang w:val="es-GT"/>
              </w:rPr>
              <w:t>Para mayor información contactar a:</w:t>
            </w:r>
          </w:p>
          <w:p w14:paraId="24227BC0" w14:textId="77777777" w:rsidR="0096689D" w:rsidRPr="006C7FDA" w:rsidRDefault="0096689D" w:rsidP="00BC4583">
            <w:pPr>
              <w:pStyle w:val="Sinespaciado"/>
              <w:rPr>
                <w:rFonts w:cs="Arial"/>
                <w:i/>
                <w:iCs/>
                <w:color w:val="FFFFFF"/>
                <w:lang w:val="es-GT"/>
              </w:rPr>
            </w:pPr>
          </w:p>
          <w:p w14:paraId="59F24585" w14:textId="77777777" w:rsidR="0096689D" w:rsidRPr="006C7FDA" w:rsidRDefault="0096689D" w:rsidP="00BC4583">
            <w:pPr>
              <w:pStyle w:val="Sinespaciado"/>
              <w:rPr>
                <w:rFonts w:cs="Arial"/>
                <w:i/>
                <w:iCs/>
                <w:color w:val="FFFFFF"/>
                <w:lang w:val="es-GT" w:eastAsia="es-ES"/>
              </w:rPr>
            </w:pPr>
          </w:p>
        </w:tc>
        <w:tc>
          <w:tcPr>
            <w:tcW w:w="7201" w:type="dxa"/>
            <w:tcBorders>
              <w:top w:val="nil"/>
              <w:bottom w:val="nil"/>
              <w:right w:val="nil"/>
            </w:tcBorders>
            <w:shd w:val="clear" w:color="auto" w:fill="002169"/>
          </w:tcPr>
          <w:p w14:paraId="3E61F82D" w14:textId="77777777" w:rsidR="0096689D" w:rsidRPr="006C7FDA" w:rsidRDefault="0096689D" w:rsidP="0096689D">
            <w:pPr>
              <w:pStyle w:val="Sinespaciado"/>
              <w:rPr>
                <w:rFonts w:cs="Arial"/>
                <w:color w:val="FFFFFF"/>
                <w:lang w:val="es-GT"/>
              </w:rPr>
            </w:pPr>
          </w:p>
          <w:p w14:paraId="4F7AAFA9" w14:textId="77777777" w:rsidR="0096689D" w:rsidRPr="006C7FDA" w:rsidRDefault="0096689D" w:rsidP="00BC4583">
            <w:pPr>
              <w:pStyle w:val="Sinespaciado"/>
              <w:jc w:val="right"/>
              <w:rPr>
                <w:rFonts w:cs="Arial"/>
                <w:color w:val="FFFFFF"/>
                <w:lang w:val="es-GT"/>
              </w:rPr>
            </w:pPr>
          </w:p>
          <w:p w14:paraId="30B1D404" w14:textId="77777777" w:rsidR="0096689D" w:rsidRPr="006C7FDA" w:rsidRDefault="0096689D" w:rsidP="00BC4583">
            <w:pPr>
              <w:pStyle w:val="Sinespaciado"/>
              <w:jc w:val="right"/>
              <w:rPr>
                <w:rFonts w:cs="Arial"/>
                <w:color w:val="FFFFFF"/>
                <w:lang w:val="es-GT"/>
              </w:rPr>
            </w:pPr>
          </w:p>
          <w:p w14:paraId="311F6D54" w14:textId="77777777" w:rsidR="0096689D" w:rsidRPr="006C7FDA" w:rsidRDefault="0096689D" w:rsidP="00BC4583">
            <w:pPr>
              <w:pStyle w:val="Sinespaciado"/>
              <w:jc w:val="right"/>
              <w:rPr>
                <w:rFonts w:cs="Arial"/>
                <w:color w:val="FFFFFF"/>
                <w:lang w:val="es-GT"/>
              </w:rPr>
            </w:pPr>
          </w:p>
          <w:p w14:paraId="1DB1FB1F" w14:textId="77777777" w:rsidR="0096689D" w:rsidRPr="006C7FDA" w:rsidRDefault="0096689D" w:rsidP="00BC4583">
            <w:pPr>
              <w:pStyle w:val="Sinespaciado"/>
              <w:jc w:val="right"/>
              <w:rPr>
                <w:rFonts w:cs="Arial"/>
                <w:color w:val="FFFFFF"/>
                <w:lang w:val="es-GT"/>
              </w:rPr>
            </w:pPr>
          </w:p>
          <w:p w14:paraId="4FFB924D" w14:textId="77777777" w:rsidR="0096689D" w:rsidRPr="006C7FDA" w:rsidRDefault="0096689D" w:rsidP="00BC4583">
            <w:pPr>
              <w:pStyle w:val="Sinespaciado"/>
              <w:jc w:val="right"/>
              <w:rPr>
                <w:rFonts w:cs="Arial"/>
                <w:color w:val="FFFFFF"/>
                <w:lang w:val="es-GT"/>
              </w:rPr>
            </w:pPr>
          </w:p>
          <w:p w14:paraId="01287D1A" w14:textId="77777777" w:rsidR="0096689D" w:rsidRPr="006C7FDA" w:rsidRDefault="0096689D" w:rsidP="00BC4583">
            <w:pPr>
              <w:pStyle w:val="Sinespaciado"/>
              <w:jc w:val="right"/>
              <w:rPr>
                <w:rFonts w:cs="Arial"/>
                <w:color w:val="FFFFFF"/>
                <w:lang w:val="es-GT"/>
              </w:rPr>
            </w:pPr>
          </w:p>
          <w:p w14:paraId="0953FBDB" w14:textId="77777777" w:rsidR="0096689D" w:rsidRPr="006C7FDA" w:rsidRDefault="0096689D" w:rsidP="00BC4583">
            <w:pPr>
              <w:pStyle w:val="Sinespaciado"/>
              <w:jc w:val="right"/>
              <w:rPr>
                <w:rFonts w:cs="Arial"/>
                <w:color w:val="FFFFFF"/>
                <w:lang w:val="es-GT"/>
              </w:rPr>
            </w:pPr>
          </w:p>
          <w:p w14:paraId="75F1B6E1" w14:textId="77777777" w:rsidR="0096689D" w:rsidRPr="00E003EB" w:rsidRDefault="0096689D" w:rsidP="00BC4583">
            <w:pPr>
              <w:pStyle w:val="Sinespaciado"/>
              <w:tabs>
                <w:tab w:val="left" w:pos="2585"/>
                <w:tab w:val="left" w:pos="2869"/>
              </w:tabs>
              <w:ind w:right="-811"/>
              <w:rPr>
                <w:rFonts w:cs="Arial"/>
                <w:color w:val="FFFFFF"/>
                <w:lang w:val="es-GT"/>
              </w:rPr>
            </w:pPr>
            <w:r w:rsidRPr="00E003EB">
              <w:rPr>
                <w:rFonts w:cs="Arial"/>
                <w:color w:val="FFFFFF"/>
                <w:lang w:val="es-GT"/>
              </w:rPr>
              <w:t xml:space="preserve">DevTech Systems, Inc.               Instituto de </w:t>
            </w:r>
            <w:r>
              <w:rPr>
                <w:rFonts w:cs="Arial"/>
                <w:color w:val="FFFFFF"/>
                <w:lang w:val="es-GT"/>
              </w:rPr>
              <w:t>Investigación y Proyección</w:t>
            </w:r>
            <w:r w:rsidRPr="00E003EB">
              <w:rPr>
                <w:rFonts w:cs="Arial"/>
                <w:color w:val="FFFFFF"/>
                <w:lang w:val="es-GT"/>
              </w:rPr>
              <w:t xml:space="preserve">  </w:t>
            </w:r>
          </w:p>
          <w:p w14:paraId="5501D587" w14:textId="77777777" w:rsidR="0096689D" w:rsidRDefault="0096689D" w:rsidP="00BC4583">
            <w:pPr>
              <w:pStyle w:val="Sinespaciado"/>
              <w:ind w:right="-811"/>
              <w:rPr>
                <w:rFonts w:cs="Arial"/>
                <w:color w:val="FFFFFF"/>
                <w:lang w:val="es-GT"/>
              </w:rPr>
            </w:pPr>
            <w:r w:rsidRPr="00E003EB">
              <w:rPr>
                <w:rFonts w:cs="Arial"/>
                <w:color w:val="FFFFFF"/>
                <w:lang w:val="es-GT"/>
              </w:rPr>
              <w:t xml:space="preserve">1700 North Moore St.                  </w:t>
            </w:r>
            <w:r>
              <w:rPr>
                <w:rFonts w:cs="Arial"/>
                <w:color w:val="FFFFFF"/>
                <w:lang w:val="es-GT"/>
              </w:rPr>
              <w:t>Sobre Ambiente Natural y Sociedad</w:t>
            </w:r>
            <w:r w:rsidRPr="00E003EB">
              <w:rPr>
                <w:rFonts w:cs="Arial"/>
                <w:color w:val="FFFFFF"/>
                <w:lang w:val="es-GT"/>
              </w:rPr>
              <w:t xml:space="preserve"> </w:t>
            </w:r>
          </w:p>
          <w:p w14:paraId="426980F9" w14:textId="77777777" w:rsidR="0096689D" w:rsidRPr="00E003EB" w:rsidRDefault="0096689D" w:rsidP="00BC4583">
            <w:pPr>
              <w:pStyle w:val="Sinespaciado"/>
              <w:ind w:right="-811"/>
              <w:rPr>
                <w:rFonts w:cs="Arial"/>
                <w:color w:val="FFFFFF"/>
                <w:lang w:val="es-GT"/>
              </w:rPr>
            </w:pPr>
            <w:r w:rsidRPr="00E003EB">
              <w:rPr>
                <w:rFonts w:cs="Arial"/>
                <w:color w:val="FFFFFF"/>
                <w:lang w:val="es-GT"/>
              </w:rPr>
              <w:t xml:space="preserve">Suite 1720                                   </w:t>
            </w:r>
            <w:r>
              <w:rPr>
                <w:rFonts w:cs="Arial"/>
                <w:color w:val="FFFFFF"/>
                <w:lang w:val="es-GT"/>
              </w:rPr>
              <w:t>(Iarna-URL)</w:t>
            </w:r>
          </w:p>
          <w:p w14:paraId="64859DA2" w14:textId="77777777" w:rsidR="0096689D" w:rsidRPr="00E003EB" w:rsidRDefault="0096689D" w:rsidP="00BC4583">
            <w:pPr>
              <w:pStyle w:val="Sinespaciado"/>
              <w:ind w:right="-811"/>
              <w:rPr>
                <w:rFonts w:cs="Arial"/>
                <w:color w:val="FFFFFF"/>
                <w:lang w:val="es-GT"/>
              </w:rPr>
            </w:pPr>
            <w:r w:rsidRPr="00E003EB">
              <w:rPr>
                <w:rFonts w:cs="Arial"/>
                <w:color w:val="FFFFFF"/>
                <w:lang w:val="es-GT"/>
              </w:rPr>
              <w:t xml:space="preserve">Arlington, Virginia 22209   </w:t>
            </w:r>
            <w:r>
              <w:rPr>
                <w:rFonts w:cs="Arial"/>
                <w:color w:val="FFFFFF"/>
                <w:lang w:val="es-GT"/>
              </w:rPr>
              <w:t xml:space="preserve">          </w:t>
            </w:r>
            <w:r w:rsidRPr="00E003EB">
              <w:rPr>
                <w:rFonts w:cs="Arial"/>
                <w:color w:val="FFFFFF"/>
                <w:lang w:val="es-GT"/>
              </w:rPr>
              <w:t>Vista Hermosa III, Campus Central,</w:t>
            </w:r>
          </w:p>
          <w:p w14:paraId="74FD2D22" w14:textId="77777777" w:rsidR="0096689D" w:rsidRPr="00E003EB" w:rsidRDefault="0096689D" w:rsidP="00BC4583">
            <w:pPr>
              <w:pStyle w:val="Sinespaciado"/>
              <w:ind w:right="-811"/>
              <w:rPr>
                <w:rFonts w:cs="Arial"/>
                <w:color w:val="FFFFFF"/>
                <w:lang w:val="es-GT"/>
              </w:rPr>
            </w:pPr>
            <w:r w:rsidRPr="00E003EB">
              <w:rPr>
                <w:rFonts w:cs="Arial"/>
                <w:iCs/>
                <w:color w:val="FFFFFF"/>
                <w:lang w:val="es-GT"/>
              </w:rPr>
              <w:t xml:space="preserve">703-312-6038          </w:t>
            </w:r>
            <w:r>
              <w:rPr>
                <w:rFonts w:cs="Arial"/>
                <w:iCs/>
                <w:color w:val="FFFFFF"/>
                <w:lang w:val="es-GT"/>
              </w:rPr>
              <w:t xml:space="preserve">      </w:t>
            </w:r>
            <w:r>
              <w:rPr>
                <w:rFonts w:cs="Arial"/>
                <w:color w:val="FFFFFF"/>
                <w:lang w:val="es-GT"/>
              </w:rPr>
              <w:t xml:space="preserve">              </w:t>
            </w:r>
            <w:r w:rsidRPr="00E003EB">
              <w:rPr>
                <w:rFonts w:cs="Arial"/>
                <w:color w:val="FFFFFF"/>
                <w:lang w:val="es-GT"/>
              </w:rPr>
              <w:t>Zona 16, Guatemala ciudad</w:t>
            </w:r>
          </w:p>
          <w:p w14:paraId="2FB97706" w14:textId="77777777" w:rsidR="0096689D" w:rsidRPr="00E003EB" w:rsidRDefault="0096689D" w:rsidP="00BC4583">
            <w:pPr>
              <w:pStyle w:val="Sinespaciado"/>
              <w:ind w:right="-811"/>
              <w:rPr>
                <w:rFonts w:cs="Arial"/>
                <w:iCs/>
                <w:color w:val="FFFFFF"/>
                <w:lang w:val="es-GT"/>
              </w:rPr>
            </w:pPr>
            <w:r w:rsidRPr="00E003EB">
              <w:rPr>
                <w:rFonts w:cs="Arial"/>
                <w:color w:val="FFFFFF"/>
                <w:lang w:val="es-GT"/>
              </w:rPr>
              <w:t>www.devtechsys.com</w:t>
            </w:r>
            <w:r>
              <w:rPr>
                <w:rFonts w:cs="Arial"/>
                <w:color w:val="FFFFFF"/>
                <w:lang w:val="es-GT"/>
              </w:rPr>
              <w:t xml:space="preserve">  </w:t>
            </w:r>
            <w:r w:rsidRPr="00E003EB">
              <w:rPr>
                <w:rFonts w:cs="Arial"/>
                <w:color w:val="FFFFFF"/>
                <w:lang w:val="es-GT"/>
              </w:rPr>
              <w:t xml:space="preserve">               </w:t>
            </w:r>
            <w:r w:rsidRPr="00E003EB">
              <w:rPr>
                <w:rFonts w:cs="Arial"/>
                <w:iCs/>
                <w:color w:val="FFFFFF"/>
                <w:lang w:val="es-GT"/>
              </w:rPr>
              <w:t xml:space="preserve"> (502) 24262559</w:t>
            </w:r>
          </w:p>
          <w:p w14:paraId="7917FCD0" w14:textId="77777777" w:rsidR="0096689D" w:rsidRPr="006C7FDA" w:rsidRDefault="0096689D" w:rsidP="00BC4583">
            <w:pPr>
              <w:pStyle w:val="Sinespaciado"/>
              <w:ind w:right="-811"/>
              <w:rPr>
                <w:rFonts w:cs="Arial"/>
                <w:i/>
                <w:iCs/>
                <w:color w:val="FFFFFF"/>
                <w:lang w:val="es-GT" w:eastAsia="es-ES"/>
              </w:rPr>
            </w:pPr>
            <w:r>
              <w:rPr>
                <w:rFonts w:cs="Arial"/>
                <w:color w:val="FFFFFF"/>
                <w:lang w:val="es-GT"/>
              </w:rPr>
              <w:t xml:space="preserve">                                                     </w:t>
            </w:r>
            <w:r w:rsidRPr="00E003EB">
              <w:rPr>
                <w:rFonts w:cs="Arial"/>
                <w:color w:val="FFFFFF"/>
                <w:lang w:val="es-GT"/>
              </w:rPr>
              <w:t>iarna@url.edu.gt</w:t>
            </w:r>
          </w:p>
        </w:tc>
      </w:tr>
    </w:tbl>
    <w:p w14:paraId="56504253" w14:textId="77777777" w:rsidR="004F3C09" w:rsidRPr="00706535" w:rsidRDefault="004F3C09" w:rsidP="003E0A46">
      <w:pPr>
        <w:tabs>
          <w:tab w:val="left" w:pos="6840"/>
        </w:tabs>
        <w:rPr>
          <w:color w:val="002A6C"/>
          <w:sz w:val="32"/>
          <w:szCs w:val="32"/>
          <w:lang w:val="es-GT"/>
        </w:rPr>
      </w:pPr>
    </w:p>
    <w:sectPr w:rsidR="004F3C09" w:rsidRPr="00706535" w:rsidSect="00C965D4">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2B3797" w14:textId="77777777" w:rsidR="005A6DD3" w:rsidRDefault="005A6DD3" w:rsidP="002C6F38">
      <w:r>
        <w:separator/>
      </w:r>
    </w:p>
    <w:p w14:paraId="28005E52" w14:textId="77777777" w:rsidR="005A6DD3" w:rsidRDefault="005A6DD3"/>
  </w:endnote>
  <w:endnote w:type="continuationSeparator" w:id="0">
    <w:p w14:paraId="791251BE" w14:textId="77777777" w:rsidR="005A6DD3" w:rsidRDefault="005A6DD3" w:rsidP="002C6F38">
      <w:r>
        <w:continuationSeparator/>
      </w:r>
    </w:p>
    <w:p w14:paraId="4ED6D8D0" w14:textId="77777777" w:rsidR="005A6DD3" w:rsidRDefault="005A6DD3"/>
  </w:endnote>
  <w:endnote w:type="continuationNotice" w:id="1">
    <w:p w14:paraId="309217FC" w14:textId="77777777" w:rsidR="005A6DD3" w:rsidRDefault="005A6DD3" w:rsidP="002C6F38"/>
    <w:p w14:paraId="6FAEF66F" w14:textId="77777777" w:rsidR="005A6DD3" w:rsidRDefault="005A6D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Sans">
    <w:charset w:val="00"/>
    <w:family w:val="auto"/>
    <w:pitch w:val="variable"/>
    <w:sig w:usb0="80000267" w:usb1="00000000" w:usb2="00000000" w:usb3="00000000" w:csb0="000001F7" w:csb1="00000000"/>
  </w:font>
  <w:font w:name="GillSans Light">
    <w:altName w:val="Times New Roman"/>
    <w:charset w:val="00"/>
    <w:family w:val="auto"/>
    <w:pitch w:val="variable"/>
    <w:sig w:usb0="00000000" w:usb1="00000000" w:usb2="00000000" w:usb3="00000000" w:csb0="000001F7" w:csb1="00000000"/>
  </w:font>
  <w:font w:name="Gill Sans">
    <w:altName w:val="Segoe UI Semilight"/>
    <w:charset w:val="00"/>
    <w:family w:val="auto"/>
    <w:pitch w:val="variable"/>
    <w:sig w:usb0="00000000" w:usb1="00000000" w:usb2="00000000" w:usb3="00000000" w:csb0="000001F7" w:csb1="00000000"/>
  </w:font>
  <w:font w:name="QRKEG U+ Interstate">
    <w:altName w:val="Interstate"/>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7603586"/>
      <w:docPartObj>
        <w:docPartGallery w:val="Page Numbers (Bottom of Page)"/>
        <w:docPartUnique/>
      </w:docPartObj>
    </w:sdtPr>
    <w:sdtEndPr/>
    <w:sdtContent>
      <w:p w14:paraId="19965122" w14:textId="77777777" w:rsidR="00183EB4" w:rsidRDefault="00183EB4">
        <w:pPr>
          <w:pStyle w:val="Piedepgina"/>
          <w:jc w:val="center"/>
        </w:pPr>
        <w:r>
          <w:fldChar w:fldCharType="begin"/>
        </w:r>
        <w:r>
          <w:instrText>PAGE   \* MERGEFORMAT</w:instrText>
        </w:r>
        <w:r>
          <w:fldChar w:fldCharType="separate"/>
        </w:r>
        <w:r w:rsidRPr="000E4883">
          <w:rPr>
            <w:noProof/>
            <w:lang w:val="es-ES"/>
          </w:rPr>
          <w:t>ii</w:t>
        </w:r>
        <w:r>
          <w:fldChar w:fldCharType="end"/>
        </w:r>
      </w:p>
      <w:p w14:paraId="36B35228" w14:textId="77777777" w:rsidR="00183EB4" w:rsidRPr="00024E9B" w:rsidRDefault="00183EB4">
        <w:pPr>
          <w:pStyle w:val="Piedepgina"/>
          <w:jc w:val="center"/>
          <w:rPr>
            <w:lang w:val="es-GT"/>
          </w:rPr>
        </w:pPr>
        <w:r w:rsidRPr="00024E9B">
          <w:rPr>
            <w:lang w:val="es-GT"/>
          </w:rPr>
          <w:t>TO 4 - 2a1 – III Seminario Estad</w:t>
        </w:r>
        <w:r>
          <w:rPr>
            <w:lang w:val="es-GT"/>
          </w:rPr>
          <w:t>ístico Nacional</w:t>
        </w:r>
      </w:p>
    </w:sdtContent>
  </w:sdt>
  <w:p w14:paraId="186399FB" w14:textId="77777777" w:rsidR="00183EB4" w:rsidRPr="00636E58" w:rsidRDefault="00183EB4">
    <w:pPr>
      <w:pStyle w:val="Piedepgina"/>
      <w:rPr>
        <w:lang w:val="es-G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0153384"/>
      <w:docPartObj>
        <w:docPartGallery w:val="Page Numbers (Bottom of Page)"/>
        <w:docPartUnique/>
      </w:docPartObj>
    </w:sdtPr>
    <w:sdtEndPr/>
    <w:sdtContent>
      <w:p w14:paraId="4C01D8B6" w14:textId="77777777" w:rsidR="00183EB4" w:rsidRDefault="00183EB4">
        <w:pPr>
          <w:pStyle w:val="Piedepgina"/>
          <w:jc w:val="center"/>
        </w:pPr>
        <w:r>
          <w:fldChar w:fldCharType="begin"/>
        </w:r>
        <w:r>
          <w:instrText>PAGE   \* MERGEFORMAT</w:instrText>
        </w:r>
        <w:r>
          <w:fldChar w:fldCharType="separate"/>
        </w:r>
        <w:r w:rsidR="00631E66" w:rsidRPr="00631E66">
          <w:rPr>
            <w:noProof/>
            <w:lang w:val="es-ES"/>
          </w:rPr>
          <w:t>iv</w:t>
        </w:r>
        <w:r>
          <w:fldChar w:fldCharType="end"/>
        </w:r>
      </w:p>
      <w:p w14:paraId="7DE388BE" w14:textId="7642BEAC" w:rsidR="00183EB4" w:rsidRPr="00986EDE" w:rsidRDefault="00183EB4" w:rsidP="0092417C">
        <w:pPr>
          <w:pStyle w:val="Piedepgina"/>
          <w:jc w:val="center"/>
          <w:rPr>
            <w:lang w:val="es-GT"/>
          </w:rPr>
        </w:pPr>
        <w:r w:rsidRPr="00986EDE">
          <w:rPr>
            <w:lang w:val="es-GT"/>
          </w:rPr>
          <w:t xml:space="preserve">TO4 – </w:t>
        </w:r>
        <w:r w:rsidR="00986EDE" w:rsidRPr="00986EDE">
          <w:rPr>
            <w:lang w:val="es-GT"/>
          </w:rPr>
          <w:t xml:space="preserve">Deliverable </w:t>
        </w:r>
        <w:r w:rsidRPr="00986EDE">
          <w:rPr>
            <w:lang w:val="es-GT"/>
          </w:rPr>
          <w:t>2a1. Seminario Estadístico Nacional</w:t>
        </w:r>
      </w:p>
      <w:p w14:paraId="1D01DDEE" w14:textId="77777777" w:rsidR="00183EB4" w:rsidRDefault="005A6DD3">
        <w:pPr>
          <w:pStyle w:val="Piedepgina"/>
          <w:jc w:val="center"/>
        </w:pPr>
      </w:p>
    </w:sdtContent>
  </w:sdt>
  <w:p w14:paraId="6BABC581" w14:textId="77777777" w:rsidR="00183EB4" w:rsidRDefault="00183EB4">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1063469"/>
      <w:docPartObj>
        <w:docPartGallery w:val="Page Numbers (Bottom of Page)"/>
        <w:docPartUnique/>
      </w:docPartObj>
    </w:sdtPr>
    <w:sdtEndPr/>
    <w:sdtContent>
      <w:p w14:paraId="172292DB" w14:textId="77777777" w:rsidR="00183EB4" w:rsidRDefault="00183EB4">
        <w:pPr>
          <w:pStyle w:val="Piedepgina"/>
          <w:jc w:val="center"/>
        </w:pPr>
        <w:r>
          <w:fldChar w:fldCharType="begin"/>
        </w:r>
        <w:r>
          <w:instrText>PAGE   \* MERGEFORMAT</w:instrText>
        </w:r>
        <w:r>
          <w:fldChar w:fldCharType="separate"/>
        </w:r>
        <w:r w:rsidR="00631E66" w:rsidRPr="00631E66">
          <w:rPr>
            <w:noProof/>
            <w:lang w:val="es-ES"/>
          </w:rPr>
          <w:t>ii</w:t>
        </w:r>
        <w:r>
          <w:fldChar w:fldCharType="end"/>
        </w:r>
      </w:p>
      <w:p w14:paraId="246890C2" w14:textId="69D93E77" w:rsidR="00183EB4" w:rsidRPr="00986EDE" w:rsidRDefault="00183EB4" w:rsidP="00A44B47">
        <w:pPr>
          <w:pStyle w:val="Piedepgina"/>
          <w:jc w:val="center"/>
          <w:rPr>
            <w:lang w:val="es-GT"/>
          </w:rPr>
        </w:pPr>
        <w:r w:rsidRPr="00986EDE">
          <w:rPr>
            <w:lang w:val="es-GT"/>
          </w:rPr>
          <w:t xml:space="preserve">TO4 – </w:t>
        </w:r>
        <w:r w:rsidR="00986EDE" w:rsidRPr="00986EDE">
          <w:rPr>
            <w:lang w:val="es-GT"/>
          </w:rPr>
          <w:t xml:space="preserve">Deliverable </w:t>
        </w:r>
        <w:r w:rsidRPr="00986EDE">
          <w:rPr>
            <w:lang w:val="es-GT"/>
          </w:rPr>
          <w:t>2a1. Seminario Estadístico Nacional</w:t>
        </w:r>
      </w:p>
      <w:p w14:paraId="5A863AF7" w14:textId="77777777" w:rsidR="00183EB4" w:rsidRDefault="005A6DD3">
        <w:pPr>
          <w:pStyle w:val="Piedepgina"/>
          <w:jc w:val="center"/>
        </w:pPr>
      </w:p>
    </w:sdtContent>
  </w:sdt>
  <w:p w14:paraId="6A91036C" w14:textId="77777777" w:rsidR="00183EB4" w:rsidRPr="00636E58" w:rsidRDefault="00183EB4">
    <w:pPr>
      <w:pStyle w:val="Piedepgina"/>
      <w:rPr>
        <w:lang w:val="es-GT"/>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0395850"/>
      <w:docPartObj>
        <w:docPartGallery w:val="Page Numbers (Bottom of Page)"/>
        <w:docPartUnique/>
      </w:docPartObj>
    </w:sdtPr>
    <w:sdtEndPr/>
    <w:sdtContent>
      <w:p w14:paraId="41510D88" w14:textId="77777777" w:rsidR="00183EB4" w:rsidRDefault="00183EB4">
        <w:pPr>
          <w:pStyle w:val="Piedepgina"/>
          <w:jc w:val="center"/>
        </w:pPr>
        <w:r>
          <w:fldChar w:fldCharType="begin"/>
        </w:r>
        <w:r>
          <w:instrText>PAGE   \* MERGEFORMAT</w:instrText>
        </w:r>
        <w:r>
          <w:fldChar w:fldCharType="separate"/>
        </w:r>
        <w:r w:rsidRPr="0092417C">
          <w:rPr>
            <w:noProof/>
            <w:lang w:val="es-ES"/>
          </w:rPr>
          <w:t>50</w:t>
        </w:r>
        <w:r>
          <w:fldChar w:fldCharType="end"/>
        </w:r>
      </w:p>
      <w:p w14:paraId="5D80FF2F" w14:textId="77777777" w:rsidR="00183EB4" w:rsidRDefault="00183EB4">
        <w:pPr>
          <w:pStyle w:val="Piedepgina"/>
          <w:jc w:val="center"/>
        </w:pPr>
        <w:r>
          <w:t>TO4 – 2a1. Seminario Estadístico Nacional</w:t>
        </w:r>
      </w:p>
      <w:p w14:paraId="38CA93AE" w14:textId="77777777" w:rsidR="00183EB4" w:rsidRDefault="005A6DD3">
        <w:pPr>
          <w:pStyle w:val="Piedepgina"/>
          <w:jc w:val="center"/>
        </w:pPr>
      </w:p>
    </w:sdtContent>
  </w:sdt>
  <w:p w14:paraId="4E903960" w14:textId="77777777" w:rsidR="00183EB4" w:rsidRPr="00636E58" w:rsidRDefault="00183EB4">
    <w:pPr>
      <w:pStyle w:val="Piedepgina"/>
      <w:rPr>
        <w:lang w:val="es-G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441659" w14:textId="77777777" w:rsidR="005A6DD3" w:rsidRDefault="005A6DD3" w:rsidP="002C6F38">
      <w:r>
        <w:separator/>
      </w:r>
    </w:p>
    <w:p w14:paraId="661A039C" w14:textId="77777777" w:rsidR="005A6DD3" w:rsidRDefault="005A6DD3"/>
  </w:footnote>
  <w:footnote w:type="continuationSeparator" w:id="0">
    <w:p w14:paraId="77126E86" w14:textId="77777777" w:rsidR="005A6DD3" w:rsidRDefault="005A6DD3" w:rsidP="002C6F38">
      <w:r>
        <w:continuationSeparator/>
      </w:r>
    </w:p>
    <w:p w14:paraId="19270796" w14:textId="77777777" w:rsidR="005A6DD3" w:rsidRDefault="005A6DD3"/>
  </w:footnote>
  <w:footnote w:type="continuationNotice" w:id="1">
    <w:p w14:paraId="7D0B9EFF" w14:textId="77777777" w:rsidR="005A6DD3" w:rsidRDefault="005A6DD3" w:rsidP="002C6F38"/>
    <w:p w14:paraId="41DFA2FC" w14:textId="77777777" w:rsidR="005A6DD3" w:rsidRDefault="005A6DD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FBE302" w14:textId="77777777" w:rsidR="00183EB4" w:rsidRDefault="00183EB4" w:rsidP="002C6F38">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EA8F2" w14:textId="77777777" w:rsidR="00183EB4" w:rsidRDefault="00183EB4" w:rsidP="002C6F38">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1E7665" w14:textId="77777777" w:rsidR="00183EB4" w:rsidRDefault="00183EB4" w:rsidP="002C6F3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750EFA"/>
    <w:multiLevelType w:val="hybridMultilevel"/>
    <w:tmpl w:val="7D4655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nsid w:val="23CF7C2B"/>
    <w:multiLevelType w:val="multilevel"/>
    <w:tmpl w:val="E822201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nsid w:val="36A46A6A"/>
    <w:multiLevelType w:val="hybridMultilevel"/>
    <w:tmpl w:val="08529F2A"/>
    <w:lvl w:ilvl="0" w:tplc="78C6AB44">
      <w:start w:val="1"/>
      <w:numFmt w:val="upperRoman"/>
      <w:lvlText w:val="%1."/>
      <w:lvlJc w:val="right"/>
      <w:pPr>
        <w:ind w:left="720" w:hanging="360"/>
      </w:pPr>
      <w:rPr>
        <w:rFonts w:ascii="Gill Sans MT" w:hAnsi="Gill Sans MT" w:hint="default"/>
        <w:b w:val="0"/>
        <w:i w:val="0"/>
        <w:sz w:val="28"/>
      </w:rPr>
    </w:lvl>
    <w:lvl w:ilvl="1" w:tplc="39783E0A">
      <w:numFmt w:val="bullet"/>
      <w:lvlText w:val="-"/>
      <w:lvlJc w:val="left"/>
      <w:pPr>
        <w:ind w:left="1440" w:hanging="360"/>
      </w:pPr>
      <w:rPr>
        <w:rFonts w:ascii="Gill Sans MT" w:eastAsia="Calibri" w:hAnsi="Gill Sans MT" w:cs="Calibri" w:hint="default"/>
      </w:r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
    <w:nsid w:val="3AF92D6E"/>
    <w:multiLevelType w:val="hybridMultilevel"/>
    <w:tmpl w:val="213A01C0"/>
    <w:lvl w:ilvl="0" w:tplc="EFBEFAA6">
      <w:start w:val="1"/>
      <w:numFmt w:val="decimal"/>
      <w:pStyle w:val="Fotos"/>
      <w:lvlText w:val="Foto %1."/>
      <w:lvlJc w:val="left"/>
      <w:pPr>
        <w:ind w:left="1440" w:hanging="360"/>
      </w:pPr>
      <w:rPr>
        <w:rFonts w:ascii="Arial" w:hAnsi="Arial" w:hint="default"/>
        <w:b/>
        <w:i w:val="0"/>
        <w:color w:val="012169"/>
        <w:sz w:val="18"/>
      </w:rPr>
    </w:lvl>
    <w:lvl w:ilvl="1" w:tplc="100A0019" w:tentative="1">
      <w:start w:val="1"/>
      <w:numFmt w:val="lowerLetter"/>
      <w:lvlText w:val="%2."/>
      <w:lvlJc w:val="left"/>
      <w:pPr>
        <w:ind w:left="2160" w:hanging="360"/>
      </w:pPr>
    </w:lvl>
    <w:lvl w:ilvl="2" w:tplc="100A001B" w:tentative="1">
      <w:start w:val="1"/>
      <w:numFmt w:val="lowerRoman"/>
      <w:lvlText w:val="%3."/>
      <w:lvlJc w:val="right"/>
      <w:pPr>
        <w:ind w:left="2880" w:hanging="180"/>
      </w:pPr>
    </w:lvl>
    <w:lvl w:ilvl="3" w:tplc="100A000F" w:tentative="1">
      <w:start w:val="1"/>
      <w:numFmt w:val="decimal"/>
      <w:lvlText w:val="%4."/>
      <w:lvlJc w:val="left"/>
      <w:pPr>
        <w:ind w:left="3600" w:hanging="360"/>
      </w:pPr>
    </w:lvl>
    <w:lvl w:ilvl="4" w:tplc="100A0019" w:tentative="1">
      <w:start w:val="1"/>
      <w:numFmt w:val="lowerLetter"/>
      <w:lvlText w:val="%5."/>
      <w:lvlJc w:val="left"/>
      <w:pPr>
        <w:ind w:left="4320" w:hanging="360"/>
      </w:pPr>
    </w:lvl>
    <w:lvl w:ilvl="5" w:tplc="100A001B" w:tentative="1">
      <w:start w:val="1"/>
      <w:numFmt w:val="lowerRoman"/>
      <w:lvlText w:val="%6."/>
      <w:lvlJc w:val="right"/>
      <w:pPr>
        <w:ind w:left="5040" w:hanging="180"/>
      </w:pPr>
    </w:lvl>
    <w:lvl w:ilvl="6" w:tplc="100A000F" w:tentative="1">
      <w:start w:val="1"/>
      <w:numFmt w:val="decimal"/>
      <w:lvlText w:val="%7."/>
      <w:lvlJc w:val="left"/>
      <w:pPr>
        <w:ind w:left="5760" w:hanging="360"/>
      </w:pPr>
    </w:lvl>
    <w:lvl w:ilvl="7" w:tplc="100A0019" w:tentative="1">
      <w:start w:val="1"/>
      <w:numFmt w:val="lowerLetter"/>
      <w:lvlText w:val="%8."/>
      <w:lvlJc w:val="left"/>
      <w:pPr>
        <w:ind w:left="6480" w:hanging="360"/>
      </w:pPr>
    </w:lvl>
    <w:lvl w:ilvl="8" w:tplc="100A001B" w:tentative="1">
      <w:start w:val="1"/>
      <w:numFmt w:val="lowerRoman"/>
      <w:lvlText w:val="%9."/>
      <w:lvlJc w:val="right"/>
      <w:pPr>
        <w:ind w:left="7200" w:hanging="180"/>
      </w:pPr>
    </w:lvl>
  </w:abstractNum>
  <w:abstractNum w:abstractNumId="4">
    <w:nsid w:val="3B892EE4"/>
    <w:multiLevelType w:val="hybridMultilevel"/>
    <w:tmpl w:val="6556196E"/>
    <w:lvl w:ilvl="0" w:tplc="396C5D0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
    <w:nsid w:val="40FF3CDA"/>
    <w:multiLevelType w:val="hybridMultilevel"/>
    <w:tmpl w:val="D4568456"/>
    <w:lvl w:ilvl="0" w:tplc="396C5D0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
    <w:nsid w:val="419C320B"/>
    <w:multiLevelType w:val="hybridMultilevel"/>
    <w:tmpl w:val="3E2EE38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
    <w:nsid w:val="47315D85"/>
    <w:multiLevelType w:val="hybridMultilevel"/>
    <w:tmpl w:val="E8222016"/>
    <w:lvl w:ilvl="0" w:tplc="0C0A0019">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nsid w:val="4A3403E4"/>
    <w:multiLevelType w:val="hybridMultilevel"/>
    <w:tmpl w:val="8F38D8FE"/>
    <w:lvl w:ilvl="0" w:tplc="4D18EB82">
      <w:start w:val="1"/>
      <w:numFmt w:val="upperRoman"/>
      <w:lvlText w:val="%1."/>
      <w:lvlJc w:val="right"/>
      <w:pPr>
        <w:ind w:left="720" w:hanging="360"/>
      </w:pPr>
      <w:rPr>
        <w:rFonts w:ascii="Gill Sans MT" w:hAnsi="Gill Sans MT" w:hint="default"/>
        <w:b w:val="0"/>
        <w:i w:val="0"/>
        <w:sz w:val="52"/>
      </w:rPr>
    </w:lvl>
    <w:lvl w:ilvl="1" w:tplc="39783E0A">
      <w:numFmt w:val="bullet"/>
      <w:lvlText w:val="-"/>
      <w:lvlJc w:val="left"/>
      <w:pPr>
        <w:ind w:left="1440" w:hanging="360"/>
      </w:pPr>
      <w:rPr>
        <w:rFonts w:ascii="Gill Sans MT" w:eastAsia="Calibri" w:hAnsi="Gill Sans MT" w:cs="Calibri" w:hint="default"/>
      </w:r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9">
    <w:nsid w:val="52D63406"/>
    <w:multiLevelType w:val="hybridMultilevel"/>
    <w:tmpl w:val="325E8EBA"/>
    <w:lvl w:ilvl="0" w:tplc="396C5D0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0">
    <w:nsid w:val="53022B2D"/>
    <w:multiLevelType w:val="hybridMultilevel"/>
    <w:tmpl w:val="8DB2777E"/>
    <w:lvl w:ilvl="0" w:tplc="A81E3126">
      <w:start w:val="1"/>
      <w:numFmt w:val="decimal"/>
      <w:lvlText w:val="%1."/>
      <w:lvlJc w:val="left"/>
      <w:pPr>
        <w:ind w:left="1080" w:hanging="360"/>
      </w:pPr>
      <w:rPr>
        <w:rFonts w:ascii="Arial" w:hAnsi="Arial" w:hint="default"/>
        <w:color w:val="012169"/>
        <w:sz w:val="22"/>
      </w:r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11">
    <w:nsid w:val="565E1059"/>
    <w:multiLevelType w:val="hybridMultilevel"/>
    <w:tmpl w:val="8DB2777E"/>
    <w:lvl w:ilvl="0" w:tplc="A81E3126">
      <w:start w:val="1"/>
      <w:numFmt w:val="decimal"/>
      <w:lvlText w:val="%1."/>
      <w:lvlJc w:val="left"/>
      <w:pPr>
        <w:ind w:left="720" w:hanging="360"/>
      </w:pPr>
      <w:rPr>
        <w:rFonts w:ascii="Arial" w:hAnsi="Arial" w:hint="default"/>
        <w:color w:val="012169"/>
        <w:sz w:val="22"/>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2">
    <w:nsid w:val="5A4379C6"/>
    <w:multiLevelType w:val="hybridMultilevel"/>
    <w:tmpl w:val="C07E41B2"/>
    <w:lvl w:ilvl="0" w:tplc="51906F64">
      <w:start w:val="1"/>
      <w:numFmt w:val="decimal"/>
      <w:pStyle w:val="Figuras"/>
      <w:lvlText w:val="Cuadro %1."/>
      <w:lvlJc w:val="left"/>
      <w:pPr>
        <w:ind w:left="1440" w:hanging="360"/>
      </w:pPr>
      <w:rPr>
        <w:rFonts w:ascii="Arial" w:hAnsi="Arial" w:cs="Arial" w:hint="default"/>
        <w:b/>
        <w:i w:val="0"/>
        <w:color w:val="012169"/>
        <w:sz w:val="20"/>
        <w:szCs w:val="22"/>
      </w:rPr>
    </w:lvl>
    <w:lvl w:ilvl="1" w:tplc="100A0019" w:tentative="1">
      <w:start w:val="1"/>
      <w:numFmt w:val="lowerLetter"/>
      <w:lvlText w:val="%2."/>
      <w:lvlJc w:val="left"/>
      <w:pPr>
        <w:ind w:left="2160" w:hanging="360"/>
      </w:pPr>
    </w:lvl>
    <w:lvl w:ilvl="2" w:tplc="100A001B" w:tentative="1">
      <w:start w:val="1"/>
      <w:numFmt w:val="lowerRoman"/>
      <w:lvlText w:val="%3."/>
      <w:lvlJc w:val="right"/>
      <w:pPr>
        <w:ind w:left="2880" w:hanging="180"/>
      </w:pPr>
    </w:lvl>
    <w:lvl w:ilvl="3" w:tplc="100A000F" w:tentative="1">
      <w:start w:val="1"/>
      <w:numFmt w:val="decimal"/>
      <w:lvlText w:val="%4."/>
      <w:lvlJc w:val="left"/>
      <w:pPr>
        <w:ind w:left="3600" w:hanging="360"/>
      </w:pPr>
    </w:lvl>
    <w:lvl w:ilvl="4" w:tplc="100A0019" w:tentative="1">
      <w:start w:val="1"/>
      <w:numFmt w:val="lowerLetter"/>
      <w:lvlText w:val="%5."/>
      <w:lvlJc w:val="left"/>
      <w:pPr>
        <w:ind w:left="4320" w:hanging="360"/>
      </w:pPr>
    </w:lvl>
    <w:lvl w:ilvl="5" w:tplc="100A001B" w:tentative="1">
      <w:start w:val="1"/>
      <w:numFmt w:val="lowerRoman"/>
      <w:lvlText w:val="%6."/>
      <w:lvlJc w:val="right"/>
      <w:pPr>
        <w:ind w:left="5040" w:hanging="180"/>
      </w:pPr>
    </w:lvl>
    <w:lvl w:ilvl="6" w:tplc="100A000F" w:tentative="1">
      <w:start w:val="1"/>
      <w:numFmt w:val="decimal"/>
      <w:lvlText w:val="%7."/>
      <w:lvlJc w:val="left"/>
      <w:pPr>
        <w:ind w:left="5760" w:hanging="360"/>
      </w:pPr>
    </w:lvl>
    <w:lvl w:ilvl="7" w:tplc="100A0019" w:tentative="1">
      <w:start w:val="1"/>
      <w:numFmt w:val="lowerLetter"/>
      <w:lvlText w:val="%8."/>
      <w:lvlJc w:val="left"/>
      <w:pPr>
        <w:ind w:left="6480" w:hanging="360"/>
      </w:pPr>
    </w:lvl>
    <w:lvl w:ilvl="8" w:tplc="100A001B" w:tentative="1">
      <w:start w:val="1"/>
      <w:numFmt w:val="lowerRoman"/>
      <w:lvlText w:val="%9."/>
      <w:lvlJc w:val="right"/>
      <w:pPr>
        <w:ind w:left="7200" w:hanging="180"/>
      </w:pPr>
    </w:lvl>
  </w:abstractNum>
  <w:abstractNum w:abstractNumId="13">
    <w:nsid w:val="5C061C7C"/>
    <w:multiLevelType w:val="hybridMultilevel"/>
    <w:tmpl w:val="E8222016"/>
    <w:lvl w:ilvl="0" w:tplc="0C0A0019">
      <w:start w:val="1"/>
      <w:numFmt w:val="lowerLetter"/>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4">
    <w:nsid w:val="5F517DAB"/>
    <w:multiLevelType w:val="hybridMultilevel"/>
    <w:tmpl w:val="BF943EF8"/>
    <w:lvl w:ilvl="0" w:tplc="4D18EB82">
      <w:start w:val="1"/>
      <w:numFmt w:val="upperRoman"/>
      <w:lvlText w:val="%1."/>
      <w:lvlJc w:val="right"/>
      <w:pPr>
        <w:ind w:left="720" w:hanging="360"/>
      </w:pPr>
      <w:rPr>
        <w:rFonts w:ascii="Gill Sans MT" w:hAnsi="Gill Sans MT" w:hint="default"/>
        <w:b w:val="0"/>
        <w:i w:val="0"/>
        <w:sz w:val="52"/>
      </w:rPr>
    </w:lvl>
    <w:lvl w:ilvl="1" w:tplc="39783E0A">
      <w:numFmt w:val="bullet"/>
      <w:lvlText w:val="-"/>
      <w:lvlJc w:val="left"/>
      <w:pPr>
        <w:ind w:left="1440" w:hanging="360"/>
      </w:pPr>
      <w:rPr>
        <w:rFonts w:ascii="Gill Sans MT" w:eastAsia="Calibri" w:hAnsi="Gill Sans MT" w:cs="Calibri" w:hint="default"/>
      </w:r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5">
    <w:nsid w:val="66DE21AB"/>
    <w:multiLevelType w:val="multilevel"/>
    <w:tmpl w:val="0242EA66"/>
    <w:lvl w:ilvl="0">
      <w:start w:val="1"/>
      <w:numFmt w:val="decimal"/>
      <w:lvlText w:val="Figura %1."/>
      <w:lvlJc w:val="left"/>
      <w:pPr>
        <w:ind w:left="1440" w:hanging="360"/>
      </w:pPr>
      <w:rPr>
        <w:rFonts w:ascii="Arial" w:hAnsi="Arial" w:cs="Arial" w:hint="default"/>
        <w:b/>
        <w:i w:val="0"/>
        <w:color w:val="012169"/>
        <w:sz w:val="20"/>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nsid w:val="6AEE0D4E"/>
    <w:multiLevelType w:val="hybridMultilevel"/>
    <w:tmpl w:val="4E5A552C"/>
    <w:lvl w:ilvl="0" w:tplc="396C5D0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7">
    <w:nsid w:val="6C6F22A9"/>
    <w:multiLevelType w:val="hybridMultilevel"/>
    <w:tmpl w:val="A8F2E402"/>
    <w:lvl w:ilvl="0" w:tplc="4EB2784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8">
    <w:nsid w:val="6CE43EC6"/>
    <w:multiLevelType w:val="hybridMultilevel"/>
    <w:tmpl w:val="C0201ED4"/>
    <w:lvl w:ilvl="0" w:tplc="C62E7B62">
      <w:start w:val="1"/>
      <w:numFmt w:val="decimal"/>
      <w:pStyle w:val="Cuadros"/>
      <w:lvlText w:val="Cuadro %1."/>
      <w:lvlJc w:val="left"/>
      <w:pPr>
        <w:ind w:left="1080" w:hanging="360"/>
      </w:pPr>
      <w:rPr>
        <w:rFonts w:ascii="Arial" w:hAnsi="Arial" w:hint="default"/>
        <w:b/>
        <w:i w:val="0"/>
        <w:color w:val="012169"/>
        <w:sz w:val="18"/>
      </w:rPr>
    </w:lvl>
    <w:lvl w:ilvl="1" w:tplc="100A0019" w:tentative="1">
      <w:start w:val="1"/>
      <w:numFmt w:val="lowerLetter"/>
      <w:lvlText w:val="%2."/>
      <w:lvlJc w:val="left"/>
      <w:pPr>
        <w:ind w:left="1800" w:hanging="360"/>
      </w:pPr>
    </w:lvl>
    <w:lvl w:ilvl="2" w:tplc="100A001B" w:tentative="1">
      <w:start w:val="1"/>
      <w:numFmt w:val="lowerRoman"/>
      <w:lvlText w:val="%3."/>
      <w:lvlJc w:val="right"/>
      <w:pPr>
        <w:ind w:left="2520" w:hanging="180"/>
      </w:pPr>
    </w:lvl>
    <w:lvl w:ilvl="3" w:tplc="100A000F" w:tentative="1">
      <w:start w:val="1"/>
      <w:numFmt w:val="decimal"/>
      <w:lvlText w:val="%4."/>
      <w:lvlJc w:val="left"/>
      <w:pPr>
        <w:ind w:left="3240" w:hanging="360"/>
      </w:pPr>
    </w:lvl>
    <w:lvl w:ilvl="4" w:tplc="100A0019" w:tentative="1">
      <w:start w:val="1"/>
      <w:numFmt w:val="lowerLetter"/>
      <w:lvlText w:val="%5."/>
      <w:lvlJc w:val="left"/>
      <w:pPr>
        <w:ind w:left="3960" w:hanging="360"/>
      </w:pPr>
    </w:lvl>
    <w:lvl w:ilvl="5" w:tplc="100A001B" w:tentative="1">
      <w:start w:val="1"/>
      <w:numFmt w:val="lowerRoman"/>
      <w:lvlText w:val="%6."/>
      <w:lvlJc w:val="right"/>
      <w:pPr>
        <w:ind w:left="4680" w:hanging="180"/>
      </w:pPr>
    </w:lvl>
    <w:lvl w:ilvl="6" w:tplc="100A000F" w:tentative="1">
      <w:start w:val="1"/>
      <w:numFmt w:val="decimal"/>
      <w:lvlText w:val="%7."/>
      <w:lvlJc w:val="left"/>
      <w:pPr>
        <w:ind w:left="5400" w:hanging="360"/>
      </w:pPr>
    </w:lvl>
    <w:lvl w:ilvl="7" w:tplc="100A0019" w:tentative="1">
      <w:start w:val="1"/>
      <w:numFmt w:val="lowerLetter"/>
      <w:lvlText w:val="%8."/>
      <w:lvlJc w:val="left"/>
      <w:pPr>
        <w:ind w:left="6120" w:hanging="360"/>
      </w:pPr>
    </w:lvl>
    <w:lvl w:ilvl="8" w:tplc="100A001B" w:tentative="1">
      <w:start w:val="1"/>
      <w:numFmt w:val="lowerRoman"/>
      <w:lvlText w:val="%9."/>
      <w:lvlJc w:val="right"/>
      <w:pPr>
        <w:ind w:left="6840" w:hanging="180"/>
      </w:pPr>
    </w:lvl>
  </w:abstractNum>
  <w:abstractNum w:abstractNumId="19">
    <w:nsid w:val="7E780E01"/>
    <w:multiLevelType w:val="hybridMultilevel"/>
    <w:tmpl w:val="B40E07F2"/>
    <w:lvl w:ilvl="0" w:tplc="396C5D02">
      <w:start w:val="1"/>
      <w:numFmt w:val="upperLetter"/>
      <w:lvlText w:val="%1."/>
      <w:lvlJc w:val="left"/>
      <w:pPr>
        <w:ind w:left="720" w:hanging="360"/>
      </w:pPr>
      <w:rPr>
        <w:rFonts w:ascii="Gill Sans MT" w:hAnsi="Gill Sans MT" w:hint="default"/>
        <w:b/>
        <w:i w:val="0"/>
        <w:sz w:val="28"/>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num w:numId="1">
    <w:abstractNumId w:val="2"/>
  </w:num>
  <w:num w:numId="2">
    <w:abstractNumId w:val="17"/>
  </w:num>
  <w:num w:numId="3">
    <w:abstractNumId w:val="5"/>
  </w:num>
  <w:num w:numId="4">
    <w:abstractNumId w:val="12"/>
  </w:num>
  <w:num w:numId="5">
    <w:abstractNumId w:val="18"/>
  </w:num>
  <w:num w:numId="6">
    <w:abstractNumId w:val="6"/>
  </w:num>
  <w:num w:numId="7">
    <w:abstractNumId w:val="11"/>
  </w:num>
  <w:num w:numId="8">
    <w:abstractNumId w:val="3"/>
  </w:num>
  <w:num w:numId="9">
    <w:abstractNumId w:val="4"/>
  </w:num>
  <w:num w:numId="10">
    <w:abstractNumId w:val="10"/>
  </w:num>
  <w:num w:numId="11">
    <w:abstractNumId w:val="16"/>
  </w:num>
  <w:num w:numId="12">
    <w:abstractNumId w:val="9"/>
  </w:num>
  <w:num w:numId="13">
    <w:abstractNumId w:val="19"/>
  </w:num>
  <w:num w:numId="14">
    <w:abstractNumId w:val="14"/>
  </w:num>
  <w:num w:numId="15">
    <w:abstractNumId w:val="8"/>
  </w:num>
  <w:num w:numId="16">
    <w:abstractNumId w:val="15"/>
  </w:num>
  <w:num w:numId="17">
    <w:abstractNumId w:val="12"/>
    <w:lvlOverride w:ilvl="0">
      <w:startOverride w:val="1"/>
    </w:lvlOverride>
  </w:num>
  <w:num w:numId="18">
    <w:abstractNumId w:val="0"/>
  </w:num>
  <w:num w:numId="19">
    <w:abstractNumId w:val="13"/>
  </w:num>
  <w:num w:numId="20">
    <w:abstractNumId w:val="1"/>
  </w:num>
  <w:num w:numId="2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2"/>
  <w:displayBackgroundShape/>
  <w:attachedTemplate r:id="rId1"/>
  <w:defaultTabStop w:val="720"/>
  <w:hyphenationZone w:val="425"/>
  <w:drawingGridHorizontalSpacing w:val="187"/>
  <w:drawingGridVerticalSpacing w:val="187"/>
  <w:displayHorizontalDrawingGridEvery w:val="0"/>
  <w:displayVerticalDrawingGridEvery w:val="10"/>
  <w:doNotUseMarginsForDrawingGridOrigin/>
  <w:drawingGridHorizontalOrigin w:val="1440"/>
  <w:drawingGridVerticalOrigin w:val="1440"/>
  <w:characterSpacingControl w:val="doNotCompress"/>
  <w:hdrShapeDefaults>
    <o:shapedefaults v:ext="edit" spidmax="2049">
      <o:colormru v:ext="edit" colors="#012169"/>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D70"/>
    <w:rsid w:val="000015D1"/>
    <w:rsid w:val="0000458B"/>
    <w:rsid w:val="000050AA"/>
    <w:rsid w:val="00005248"/>
    <w:rsid w:val="000060BC"/>
    <w:rsid w:val="00010338"/>
    <w:rsid w:val="00012132"/>
    <w:rsid w:val="000142F9"/>
    <w:rsid w:val="0001545F"/>
    <w:rsid w:val="00015DE7"/>
    <w:rsid w:val="00016513"/>
    <w:rsid w:val="00017DA8"/>
    <w:rsid w:val="0002082B"/>
    <w:rsid w:val="00020BB4"/>
    <w:rsid w:val="00022153"/>
    <w:rsid w:val="00022357"/>
    <w:rsid w:val="00023BDC"/>
    <w:rsid w:val="00024E9B"/>
    <w:rsid w:val="00024F5C"/>
    <w:rsid w:val="00025935"/>
    <w:rsid w:val="00025F44"/>
    <w:rsid w:val="0002676D"/>
    <w:rsid w:val="00026875"/>
    <w:rsid w:val="0003059E"/>
    <w:rsid w:val="00030966"/>
    <w:rsid w:val="000312EC"/>
    <w:rsid w:val="00031FD0"/>
    <w:rsid w:val="00036500"/>
    <w:rsid w:val="0003727E"/>
    <w:rsid w:val="00040134"/>
    <w:rsid w:val="00040B7B"/>
    <w:rsid w:val="0004172B"/>
    <w:rsid w:val="0004326D"/>
    <w:rsid w:val="00044872"/>
    <w:rsid w:val="00045B74"/>
    <w:rsid w:val="00046E87"/>
    <w:rsid w:val="0004787F"/>
    <w:rsid w:val="00047A40"/>
    <w:rsid w:val="00053B7F"/>
    <w:rsid w:val="00055F50"/>
    <w:rsid w:val="000562AB"/>
    <w:rsid w:val="00057BCA"/>
    <w:rsid w:val="00057D35"/>
    <w:rsid w:val="00060074"/>
    <w:rsid w:val="00060303"/>
    <w:rsid w:val="00060C7E"/>
    <w:rsid w:val="000611FA"/>
    <w:rsid w:val="00065442"/>
    <w:rsid w:val="00065825"/>
    <w:rsid w:val="00071750"/>
    <w:rsid w:val="000734CC"/>
    <w:rsid w:val="00074AB1"/>
    <w:rsid w:val="00075CF3"/>
    <w:rsid w:val="000764BF"/>
    <w:rsid w:val="00077A1F"/>
    <w:rsid w:val="000801DE"/>
    <w:rsid w:val="00080D75"/>
    <w:rsid w:val="00082E38"/>
    <w:rsid w:val="000843E1"/>
    <w:rsid w:val="00085021"/>
    <w:rsid w:val="000865AC"/>
    <w:rsid w:val="000868B4"/>
    <w:rsid w:val="00086B97"/>
    <w:rsid w:val="00086E3C"/>
    <w:rsid w:val="00091CBD"/>
    <w:rsid w:val="00092986"/>
    <w:rsid w:val="00092F06"/>
    <w:rsid w:val="00094CC6"/>
    <w:rsid w:val="00097351"/>
    <w:rsid w:val="00097557"/>
    <w:rsid w:val="000A0461"/>
    <w:rsid w:val="000A2881"/>
    <w:rsid w:val="000A289A"/>
    <w:rsid w:val="000A2FE6"/>
    <w:rsid w:val="000A67A3"/>
    <w:rsid w:val="000A74CC"/>
    <w:rsid w:val="000B0038"/>
    <w:rsid w:val="000B1482"/>
    <w:rsid w:val="000B26AE"/>
    <w:rsid w:val="000B2EC9"/>
    <w:rsid w:val="000B39AA"/>
    <w:rsid w:val="000B42D3"/>
    <w:rsid w:val="000B659F"/>
    <w:rsid w:val="000B6FC1"/>
    <w:rsid w:val="000B7309"/>
    <w:rsid w:val="000C1B21"/>
    <w:rsid w:val="000C4231"/>
    <w:rsid w:val="000C6A0C"/>
    <w:rsid w:val="000C6D62"/>
    <w:rsid w:val="000D09B9"/>
    <w:rsid w:val="000D1011"/>
    <w:rsid w:val="000D11B8"/>
    <w:rsid w:val="000D133A"/>
    <w:rsid w:val="000D15F6"/>
    <w:rsid w:val="000D1D35"/>
    <w:rsid w:val="000D5EE7"/>
    <w:rsid w:val="000D6BBD"/>
    <w:rsid w:val="000D757B"/>
    <w:rsid w:val="000E04DC"/>
    <w:rsid w:val="000E0DBD"/>
    <w:rsid w:val="000E1252"/>
    <w:rsid w:val="000E3FB3"/>
    <w:rsid w:val="000E4760"/>
    <w:rsid w:val="000E4883"/>
    <w:rsid w:val="000E59FE"/>
    <w:rsid w:val="000E65FE"/>
    <w:rsid w:val="000E77F1"/>
    <w:rsid w:val="000E7FDA"/>
    <w:rsid w:val="000F38DE"/>
    <w:rsid w:val="000F49D9"/>
    <w:rsid w:val="000F4C35"/>
    <w:rsid w:val="000F548C"/>
    <w:rsid w:val="000F6FD1"/>
    <w:rsid w:val="000F7BD3"/>
    <w:rsid w:val="000F7DD7"/>
    <w:rsid w:val="001020E4"/>
    <w:rsid w:val="00102E88"/>
    <w:rsid w:val="0010326D"/>
    <w:rsid w:val="001048DF"/>
    <w:rsid w:val="00107587"/>
    <w:rsid w:val="00107AA1"/>
    <w:rsid w:val="00107BD4"/>
    <w:rsid w:val="00112B2C"/>
    <w:rsid w:val="0011434C"/>
    <w:rsid w:val="00114F22"/>
    <w:rsid w:val="00115736"/>
    <w:rsid w:val="00115F3B"/>
    <w:rsid w:val="00117BAA"/>
    <w:rsid w:val="0012215A"/>
    <w:rsid w:val="00122179"/>
    <w:rsid w:val="001235B1"/>
    <w:rsid w:val="00124113"/>
    <w:rsid w:val="0012508F"/>
    <w:rsid w:val="0012745B"/>
    <w:rsid w:val="00127E02"/>
    <w:rsid w:val="00130C20"/>
    <w:rsid w:val="00131122"/>
    <w:rsid w:val="001323EA"/>
    <w:rsid w:val="001342E1"/>
    <w:rsid w:val="00137072"/>
    <w:rsid w:val="00137398"/>
    <w:rsid w:val="00137D36"/>
    <w:rsid w:val="0014001C"/>
    <w:rsid w:val="00140E86"/>
    <w:rsid w:val="00141A7E"/>
    <w:rsid w:val="00142365"/>
    <w:rsid w:val="00142BD9"/>
    <w:rsid w:val="001505A3"/>
    <w:rsid w:val="00150BC7"/>
    <w:rsid w:val="00152978"/>
    <w:rsid w:val="00152CBF"/>
    <w:rsid w:val="0015316D"/>
    <w:rsid w:val="00153A3B"/>
    <w:rsid w:val="001560D7"/>
    <w:rsid w:val="00156B7E"/>
    <w:rsid w:val="00157197"/>
    <w:rsid w:val="00157853"/>
    <w:rsid w:val="00157EF0"/>
    <w:rsid w:val="00160C0E"/>
    <w:rsid w:val="001611F8"/>
    <w:rsid w:val="0016120D"/>
    <w:rsid w:val="00163B11"/>
    <w:rsid w:val="00166112"/>
    <w:rsid w:val="00166180"/>
    <w:rsid w:val="001663ED"/>
    <w:rsid w:val="001679BF"/>
    <w:rsid w:val="00167A2A"/>
    <w:rsid w:val="00167F71"/>
    <w:rsid w:val="00170268"/>
    <w:rsid w:val="00172189"/>
    <w:rsid w:val="001812A3"/>
    <w:rsid w:val="001824B8"/>
    <w:rsid w:val="00183791"/>
    <w:rsid w:val="00183EB4"/>
    <w:rsid w:val="0018495E"/>
    <w:rsid w:val="00185471"/>
    <w:rsid w:val="00185513"/>
    <w:rsid w:val="001858BA"/>
    <w:rsid w:val="00186DF4"/>
    <w:rsid w:val="00187681"/>
    <w:rsid w:val="00190714"/>
    <w:rsid w:val="001910BD"/>
    <w:rsid w:val="00192292"/>
    <w:rsid w:val="00194005"/>
    <w:rsid w:val="0019477D"/>
    <w:rsid w:val="00194A08"/>
    <w:rsid w:val="001A022E"/>
    <w:rsid w:val="001A0743"/>
    <w:rsid w:val="001A0C43"/>
    <w:rsid w:val="001A3016"/>
    <w:rsid w:val="001A4657"/>
    <w:rsid w:val="001A484B"/>
    <w:rsid w:val="001A5385"/>
    <w:rsid w:val="001B0B56"/>
    <w:rsid w:val="001B0C90"/>
    <w:rsid w:val="001B0FC6"/>
    <w:rsid w:val="001B3A6A"/>
    <w:rsid w:val="001B58C3"/>
    <w:rsid w:val="001B5C6C"/>
    <w:rsid w:val="001B7480"/>
    <w:rsid w:val="001B76F1"/>
    <w:rsid w:val="001C0365"/>
    <w:rsid w:val="001C10A2"/>
    <w:rsid w:val="001C143D"/>
    <w:rsid w:val="001C3946"/>
    <w:rsid w:val="001C44D7"/>
    <w:rsid w:val="001C4D19"/>
    <w:rsid w:val="001C5A5C"/>
    <w:rsid w:val="001D0E55"/>
    <w:rsid w:val="001D1DB8"/>
    <w:rsid w:val="001D20F5"/>
    <w:rsid w:val="001D2DA3"/>
    <w:rsid w:val="001D3480"/>
    <w:rsid w:val="001D5E66"/>
    <w:rsid w:val="001D6365"/>
    <w:rsid w:val="001D6AB5"/>
    <w:rsid w:val="001D6B53"/>
    <w:rsid w:val="001E01CE"/>
    <w:rsid w:val="001E1AFA"/>
    <w:rsid w:val="001E25CA"/>
    <w:rsid w:val="001E2C42"/>
    <w:rsid w:val="001E49D7"/>
    <w:rsid w:val="001E6951"/>
    <w:rsid w:val="001E7978"/>
    <w:rsid w:val="001F024A"/>
    <w:rsid w:val="001F02BE"/>
    <w:rsid w:val="001F55A5"/>
    <w:rsid w:val="001F59FA"/>
    <w:rsid w:val="00200F1A"/>
    <w:rsid w:val="00201420"/>
    <w:rsid w:val="00201445"/>
    <w:rsid w:val="00202B2A"/>
    <w:rsid w:val="002036A2"/>
    <w:rsid w:val="002060AF"/>
    <w:rsid w:val="00206A7F"/>
    <w:rsid w:val="002075A8"/>
    <w:rsid w:val="002106C9"/>
    <w:rsid w:val="00210B7F"/>
    <w:rsid w:val="00210F5F"/>
    <w:rsid w:val="0021495E"/>
    <w:rsid w:val="00214AFC"/>
    <w:rsid w:val="00215F30"/>
    <w:rsid w:val="00216D12"/>
    <w:rsid w:val="0022078D"/>
    <w:rsid w:val="00220D99"/>
    <w:rsid w:val="002217E6"/>
    <w:rsid w:val="00222BE3"/>
    <w:rsid w:val="00223D59"/>
    <w:rsid w:val="0022402D"/>
    <w:rsid w:val="002255CA"/>
    <w:rsid w:val="00225FB0"/>
    <w:rsid w:val="0022691D"/>
    <w:rsid w:val="002309FC"/>
    <w:rsid w:val="00231BB9"/>
    <w:rsid w:val="00231F59"/>
    <w:rsid w:val="002340E4"/>
    <w:rsid w:val="0023422A"/>
    <w:rsid w:val="002346E4"/>
    <w:rsid w:val="00236254"/>
    <w:rsid w:val="00240707"/>
    <w:rsid w:val="00242F8A"/>
    <w:rsid w:val="00244864"/>
    <w:rsid w:val="00245F27"/>
    <w:rsid w:val="00246CD6"/>
    <w:rsid w:val="0025088D"/>
    <w:rsid w:val="002517F4"/>
    <w:rsid w:val="00251B9B"/>
    <w:rsid w:val="0025240C"/>
    <w:rsid w:val="0025307E"/>
    <w:rsid w:val="00256E24"/>
    <w:rsid w:val="00257CDF"/>
    <w:rsid w:val="00260F01"/>
    <w:rsid w:val="00264F66"/>
    <w:rsid w:val="00265346"/>
    <w:rsid w:val="002655C7"/>
    <w:rsid w:val="00267C7F"/>
    <w:rsid w:val="00270445"/>
    <w:rsid w:val="002705D2"/>
    <w:rsid w:val="002705D6"/>
    <w:rsid w:val="00273910"/>
    <w:rsid w:val="00273DE9"/>
    <w:rsid w:val="0027433F"/>
    <w:rsid w:val="002753A7"/>
    <w:rsid w:val="00277A83"/>
    <w:rsid w:val="00282017"/>
    <w:rsid w:val="00282E4E"/>
    <w:rsid w:val="00283217"/>
    <w:rsid w:val="00283D2E"/>
    <w:rsid w:val="00283ECD"/>
    <w:rsid w:val="00284735"/>
    <w:rsid w:val="00285D90"/>
    <w:rsid w:val="0028720C"/>
    <w:rsid w:val="00291852"/>
    <w:rsid w:val="00292782"/>
    <w:rsid w:val="00292873"/>
    <w:rsid w:val="0029306E"/>
    <w:rsid w:val="002930FF"/>
    <w:rsid w:val="002933AD"/>
    <w:rsid w:val="00296777"/>
    <w:rsid w:val="00297BCF"/>
    <w:rsid w:val="002A13D7"/>
    <w:rsid w:val="002A15FE"/>
    <w:rsid w:val="002A28E4"/>
    <w:rsid w:val="002A3C33"/>
    <w:rsid w:val="002A3CB4"/>
    <w:rsid w:val="002A3E89"/>
    <w:rsid w:val="002A4BB1"/>
    <w:rsid w:val="002A4DDE"/>
    <w:rsid w:val="002A51E5"/>
    <w:rsid w:val="002A5E99"/>
    <w:rsid w:val="002A7030"/>
    <w:rsid w:val="002A7B37"/>
    <w:rsid w:val="002A7FCC"/>
    <w:rsid w:val="002B23A1"/>
    <w:rsid w:val="002B2FE6"/>
    <w:rsid w:val="002B3D98"/>
    <w:rsid w:val="002B4584"/>
    <w:rsid w:val="002B4837"/>
    <w:rsid w:val="002B5EDA"/>
    <w:rsid w:val="002B5EEB"/>
    <w:rsid w:val="002B6421"/>
    <w:rsid w:val="002B7968"/>
    <w:rsid w:val="002C1CFA"/>
    <w:rsid w:val="002C306C"/>
    <w:rsid w:val="002C4B68"/>
    <w:rsid w:val="002C6765"/>
    <w:rsid w:val="002C6F38"/>
    <w:rsid w:val="002D2635"/>
    <w:rsid w:val="002D2A91"/>
    <w:rsid w:val="002D6ABC"/>
    <w:rsid w:val="002D7BC4"/>
    <w:rsid w:val="002E0E32"/>
    <w:rsid w:val="002E2AAD"/>
    <w:rsid w:val="002E2B4C"/>
    <w:rsid w:val="002E32BB"/>
    <w:rsid w:val="002E37B5"/>
    <w:rsid w:val="002E3B74"/>
    <w:rsid w:val="002E7423"/>
    <w:rsid w:val="002F00C4"/>
    <w:rsid w:val="002F05CC"/>
    <w:rsid w:val="002F083A"/>
    <w:rsid w:val="002F218B"/>
    <w:rsid w:val="002F21DA"/>
    <w:rsid w:val="002F2957"/>
    <w:rsid w:val="002F3408"/>
    <w:rsid w:val="002F3B4E"/>
    <w:rsid w:val="002F4589"/>
    <w:rsid w:val="002F4618"/>
    <w:rsid w:val="002F56C7"/>
    <w:rsid w:val="002F5957"/>
    <w:rsid w:val="002F6432"/>
    <w:rsid w:val="002F6B64"/>
    <w:rsid w:val="002F6CD9"/>
    <w:rsid w:val="002F7617"/>
    <w:rsid w:val="002F7B85"/>
    <w:rsid w:val="00301794"/>
    <w:rsid w:val="0030241B"/>
    <w:rsid w:val="00303297"/>
    <w:rsid w:val="00303684"/>
    <w:rsid w:val="00303C02"/>
    <w:rsid w:val="00306A99"/>
    <w:rsid w:val="00310436"/>
    <w:rsid w:val="00315CFF"/>
    <w:rsid w:val="00315D5A"/>
    <w:rsid w:val="00316834"/>
    <w:rsid w:val="0032176A"/>
    <w:rsid w:val="00321A60"/>
    <w:rsid w:val="00321F6D"/>
    <w:rsid w:val="003227A5"/>
    <w:rsid w:val="003227E2"/>
    <w:rsid w:val="00322D6D"/>
    <w:rsid w:val="003235AD"/>
    <w:rsid w:val="00323F6C"/>
    <w:rsid w:val="00325EE3"/>
    <w:rsid w:val="00326F0F"/>
    <w:rsid w:val="003272B6"/>
    <w:rsid w:val="00327CCC"/>
    <w:rsid w:val="00327EF2"/>
    <w:rsid w:val="00330EFA"/>
    <w:rsid w:val="003317F8"/>
    <w:rsid w:val="00331AFC"/>
    <w:rsid w:val="00332FD9"/>
    <w:rsid w:val="00334F57"/>
    <w:rsid w:val="00336DE1"/>
    <w:rsid w:val="00337240"/>
    <w:rsid w:val="00341BF4"/>
    <w:rsid w:val="00341DD6"/>
    <w:rsid w:val="0034213E"/>
    <w:rsid w:val="00344A85"/>
    <w:rsid w:val="00346204"/>
    <w:rsid w:val="0034675C"/>
    <w:rsid w:val="00346CBA"/>
    <w:rsid w:val="00347C5F"/>
    <w:rsid w:val="0035097A"/>
    <w:rsid w:val="00351084"/>
    <w:rsid w:val="0035199D"/>
    <w:rsid w:val="00351B26"/>
    <w:rsid w:val="00352648"/>
    <w:rsid w:val="00355E12"/>
    <w:rsid w:val="00356263"/>
    <w:rsid w:val="003626C0"/>
    <w:rsid w:val="00364806"/>
    <w:rsid w:val="00366122"/>
    <w:rsid w:val="0036664A"/>
    <w:rsid w:val="003677FB"/>
    <w:rsid w:val="00370115"/>
    <w:rsid w:val="00370B57"/>
    <w:rsid w:val="00370C6C"/>
    <w:rsid w:val="0037117C"/>
    <w:rsid w:val="00372581"/>
    <w:rsid w:val="0037265A"/>
    <w:rsid w:val="00372990"/>
    <w:rsid w:val="00372FF1"/>
    <w:rsid w:val="00373714"/>
    <w:rsid w:val="00373CD8"/>
    <w:rsid w:val="003757DF"/>
    <w:rsid w:val="003769E8"/>
    <w:rsid w:val="00377B8C"/>
    <w:rsid w:val="003804AA"/>
    <w:rsid w:val="00382605"/>
    <w:rsid w:val="003831EC"/>
    <w:rsid w:val="00383C83"/>
    <w:rsid w:val="0038486C"/>
    <w:rsid w:val="0038645C"/>
    <w:rsid w:val="00386570"/>
    <w:rsid w:val="00386AEC"/>
    <w:rsid w:val="00386BE8"/>
    <w:rsid w:val="00390DE3"/>
    <w:rsid w:val="00395764"/>
    <w:rsid w:val="003963A4"/>
    <w:rsid w:val="003975BF"/>
    <w:rsid w:val="003A0DC7"/>
    <w:rsid w:val="003A3239"/>
    <w:rsid w:val="003A3506"/>
    <w:rsid w:val="003A42D0"/>
    <w:rsid w:val="003A4443"/>
    <w:rsid w:val="003A77FD"/>
    <w:rsid w:val="003B053F"/>
    <w:rsid w:val="003B1899"/>
    <w:rsid w:val="003B4309"/>
    <w:rsid w:val="003B4E5C"/>
    <w:rsid w:val="003B504C"/>
    <w:rsid w:val="003B50F8"/>
    <w:rsid w:val="003B5771"/>
    <w:rsid w:val="003B658D"/>
    <w:rsid w:val="003B7B95"/>
    <w:rsid w:val="003C0179"/>
    <w:rsid w:val="003C03BD"/>
    <w:rsid w:val="003C0B0B"/>
    <w:rsid w:val="003C1466"/>
    <w:rsid w:val="003C167D"/>
    <w:rsid w:val="003C2742"/>
    <w:rsid w:val="003C34E2"/>
    <w:rsid w:val="003C3961"/>
    <w:rsid w:val="003C3E89"/>
    <w:rsid w:val="003C4068"/>
    <w:rsid w:val="003C4911"/>
    <w:rsid w:val="003D2D02"/>
    <w:rsid w:val="003D46D2"/>
    <w:rsid w:val="003D4BC9"/>
    <w:rsid w:val="003D6130"/>
    <w:rsid w:val="003E0A46"/>
    <w:rsid w:val="003E0AB2"/>
    <w:rsid w:val="003E264C"/>
    <w:rsid w:val="003E4523"/>
    <w:rsid w:val="003E46E9"/>
    <w:rsid w:val="003E50EB"/>
    <w:rsid w:val="003E79CE"/>
    <w:rsid w:val="003F00B3"/>
    <w:rsid w:val="003F0E0D"/>
    <w:rsid w:val="003F6207"/>
    <w:rsid w:val="003F66A4"/>
    <w:rsid w:val="003F74F9"/>
    <w:rsid w:val="0040017F"/>
    <w:rsid w:val="00400563"/>
    <w:rsid w:val="00402D24"/>
    <w:rsid w:val="004070FD"/>
    <w:rsid w:val="004105C2"/>
    <w:rsid w:val="00410995"/>
    <w:rsid w:val="00411396"/>
    <w:rsid w:val="004113F9"/>
    <w:rsid w:val="00412B5B"/>
    <w:rsid w:val="0041334F"/>
    <w:rsid w:val="004159B3"/>
    <w:rsid w:val="0041666F"/>
    <w:rsid w:val="0042226A"/>
    <w:rsid w:val="00422375"/>
    <w:rsid w:val="00422483"/>
    <w:rsid w:val="00423D49"/>
    <w:rsid w:val="00425143"/>
    <w:rsid w:val="004251EB"/>
    <w:rsid w:val="00426B1B"/>
    <w:rsid w:val="00426D25"/>
    <w:rsid w:val="004277E8"/>
    <w:rsid w:val="00430CF1"/>
    <w:rsid w:val="00431204"/>
    <w:rsid w:val="00434404"/>
    <w:rsid w:val="004346C0"/>
    <w:rsid w:val="00435107"/>
    <w:rsid w:val="00436230"/>
    <w:rsid w:val="00437019"/>
    <w:rsid w:val="00440D26"/>
    <w:rsid w:val="004423A7"/>
    <w:rsid w:val="004439B9"/>
    <w:rsid w:val="00443A4F"/>
    <w:rsid w:val="004454CC"/>
    <w:rsid w:val="00446271"/>
    <w:rsid w:val="00447961"/>
    <w:rsid w:val="00447F7A"/>
    <w:rsid w:val="004501C9"/>
    <w:rsid w:val="00450947"/>
    <w:rsid w:val="00450A1D"/>
    <w:rsid w:val="004512BA"/>
    <w:rsid w:val="00452797"/>
    <w:rsid w:val="00453E13"/>
    <w:rsid w:val="00455A00"/>
    <w:rsid w:val="00455F72"/>
    <w:rsid w:val="004562C0"/>
    <w:rsid w:val="0045643D"/>
    <w:rsid w:val="00456C2A"/>
    <w:rsid w:val="00457162"/>
    <w:rsid w:val="00460982"/>
    <w:rsid w:val="0046161F"/>
    <w:rsid w:val="00461D95"/>
    <w:rsid w:val="00462FD8"/>
    <w:rsid w:val="00465FE4"/>
    <w:rsid w:val="004675A4"/>
    <w:rsid w:val="0046766B"/>
    <w:rsid w:val="00467ED8"/>
    <w:rsid w:val="0047052B"/>
    <w:rsid w:val="00472CE6"/>
    <w:rsid w:val="00473609"/>
    <w:rsid w:val="0047511B"/>
    <w:rsid w:val="004759E5"/>
    <w:rsid w:val="00475DDF"/>
    <w:rsid w:val="00476051"/>
    <w:rsid w:val="004763C8"/>
    <w:rsid w:val="00476B7F"/>
    <w:rsid w:val="004776A3"/>
    <w:rsid w:val="00480EE4"/>
    <w:rsid w:val="00480FE5"/>
    <w:rsid w:val="00484F28"/>
    <w:rsid w:val="00485489"/>
    <w:rsid w:val="00485885"/>
    <w:rsid w:val="00486B80"/>
    <w:rsid w:val="0048710C"/>
    <w:rsid w:val="00491980"/>
    <w:rsid w:val="00495AF6"/>
    <w:rsid w:val="00495CC6"/>
    <w:rsid w:val="004A1F9C"/>
    <w:rsid w:val="004A20F5"/>
    <w:rsid w:val="004A304F"/>
    <w:rsid w:val="004A3F67"/>
    <w:rsid w:val="004A403A"/>
    <w:rsid w:val="004A41F2"/>
    <w:rsid w:val="004A4E26"/>
    <w:rsid w:val="004A4F25"/>
    <w:rsid w:val="004A7357"/>
    <w:rsid w:val="004A79EA"/>
    <w:rsid w:val="004B176A"/>
    <w:rsid w:val="004B2B06"/>
    <w:rsid w:val="004B3E42"/>
    <w:rsid w:val="004B5063"/>
    <w:rsid w:val="004B66DE"/>
    <w:rsid w:val="004B7890"/>
    <w:rsid w:val="004B7B29"/>
    <w:rsid w:val="004C067D"/>
    <w:rsid w:val="004C0B34"/>
    <w:rsid w:val="004C2422"/>
    <w:rsid w:val="004C5195"/>
    <w:rsid w:val="004C62B6"/>
    <w:rsid w:val="004D066B"/>
    <w:rsid w:val="004D069D"/>
    <w:rsid w:val="004D20D0"/>
    <w:rsid w:val="004D622F"/>
    <w:rsid w:val="004D7B24"/>
    <w:rsid w:val="004E2508"/>
    <w:rsid w:val="004E4831"/>
    <w:rsid w:val="004E5F4D"/>
    <w:rsid w:val="004E60C8"/>
    <w:rsid w:val="004E63FC"/>
    <w:rsid w:val="004E7187"/>
    <w:rsid w:val="004F25C0"/>
    <w:rsid w:val="004F2F3C"/>
    <w:rsid w:val="004F3C09"/>
    <w:rsid w:val="004F6EA9"/>
    <w:rsid w:val="004F7B57"/>
    <w:rsid w:val="004F7B9F"/>
    <w:rsid w:val="004F7CEE"/>
    <w:rsid w:val="00501FE3"/>
    <w:rsid w:val="00502B21"/>
    <w:rsid w:val="00505223"/>
    <w:rsid w:val="00506CBB"/>
    <w:rsid w:val="00507082"/>
    <w:rsid w:val="00507AED"/>
    <w:rsid w:val="0051045E"/>
    <w:rsid w:val="00511221"/>
    <w:rsid w:val="00511E71"/>
    <w:rsid w:val="00512D3D"/>
    <w:rsid w:val="00513364"/>
    <w:rsid w:val="005134B9"/>
    <w:rsid w:val="00513EBB"/>
    <w:rsid w:val="00513F0E"/>
    <w:rsid w:val="00520789"/>
    <w:rsid w:val="00530AD9"/>
    <w:rsid w:val="00531469"/>
    <w:rsid w:val="00532618"/>
    <w:rsid w:val="0053336B"/>
    <w:rsid w:val="0053422A"/>
    <w:rsid w:val="00535B08"/>
    <w:rsid w:val="0053624F"/>
    <w:rsid w:val="00536415"/>
    <w:rsid w:val="00540B14"/>
    <w:rsid w:val="00541232"/>
    <w:rsid w:val="005419F5"/>
    <w:rsid w:val="005429E2"/>
    <w:rsid w:val="0054516B"/>
    <w:rsid w:val="00545481"/>
    <w:rsid w:val="00545835"/>
    <w:rsid w:val="00546C57"/>
    <w:rsid w:val="0055043B"/>
    <w:rsid w:val="0055356B"/>
    <w:rsid w:val="00554A53"/>
    <w:rsid w:val="00554E2F"/>
    <w:rsid w:val="00556198"/>
    <w:rsid w:val="00556292"/>
    <w:rsid w:val="005577A0"/>
    <w:rsid w:val="00560730"/>
    <w:rsid w:val="00560B54"/>
    <w:rsid w:val="00561449"/>
    <w:rsid w:val="0056261F"/>
    <w:rsid w:val="00562C7D"/>
    <w:rsid w:val="005657BB"/>
    <w:rsid w:val="00565B15"/>
    <w:rsid w:val="005661FE"/>
    <w:rsid w:val="00570CA2"/>
    <w:rsid w:val="005728AF"/>
    <w:rsid w:val="00572ACE"/>
    <w:rsid w:val="00572BD6"/>
    <w:rsid w:val="0057455B"/>
    <w:rsid w:val="00574DEB"/>
    <w:rsid w:val="00575455"/>
    <w:rsid w:val="00576A8C"/>
    <w:rsid w:val="00577DFE"/>
    <w:rsid w:val="00580D8A"/>
    <w:rsid w:val="00581DE6"/>
    <w:rsid w:val="00582047"/>
    <w:rsid w:val="00582F92"/>
    <w:rsid w:val="00583B51"/>
    <w:rsid w:val="00584ABA"/>
    <w:rsid w:val="00584D01"/>
    <w:rsid w:val="0058543F"/>
    <w:rsid w:val="005869A5"/>
    <w:rsid w:val="005874CC"/>
    <w:rsid w:val="00587BF9"/>
    <w:rsid w:val="00587D42"/>
    <w:rsid w:val="005909BA"/>
    <w:rsid w:val="00591FA5"/>
    <w:rsid w:val="00593558"/>
    <w:rsid w:val="00593D34"/>
    <w:rsid w:val="00594DFC"/>
    <w:rsid w:val="00594EB9"/>
    <w:rsid w:val="0059657C"/>
    <w:rsid w:val="00596B1B"/>
    <w:rsid w:val="00596BFA"/>
    <w:rsid w:val="00597BD9"/>
    <w:rsid w:val="005A1FD1"/>
    <w:rsid w:val="005A42C8"/>
    <w:rsid w:val="005A4A00"/>
    <w:rsid w:val="005A4C0B"/>
    <w:rsid w:val="005A56A2"/>
    <w:rsid w:val="005A5745"/>
    <w:rsid w:val="005A6DD3"/>
    <w:rsid w:val="005A7A0F"/>
    <w:rsid w:val="005B016A"/>
    <w:rsid w:val="005B0A11"/>
    <w:rsid w:val="005B0E71"/>
    <w:rsid w:val="005B1945"/>
    <w:rsid w:val="005B22FF"/>
    <w:rsid w:val="005B250E"/>
    <w:rsid w:val="005B4BB8"/>
    <w:rsid w:val="005B51AE"/>
    <w:rsid w:val="005B5E7C"/>
    <w:rsid w:val="005B5EB9"/>
    <w:rsid w:val="005B6806"/>
    <w:rsid w:val="005B7518"/>
    <w:rsid w:val="005C0B3C"/>
    <w:rsid w:val="005C0CF7"/>
    <w:rsid w:val="005C2CBD"/>
    <w:rsid w:val="005C2DF7"/>
    <w:rsid w:val="005C385C"/>
    <w:rsid w:val="005C3E99"/>
    <w:rsid w:val="005C59BE"/>
    <w:rsid w:val="005C64B7"/>
    <w:rsid w:val="005C7727"/>
    <w:rsid w:val="005D0183"/>
    <w:rsid w:val="005D07F7"/>
    <w:rsid w:val="005D0A4C"/>
    <w:rsid w:val="005D1FDD"/>
    <w:rsid w:val="005D21AF"/>
    <w:rsid w:val="005D535C"/>
    <w:rsid w:val="005D62A7"/>
    <w:rsid w:val="005D71F2"/>
    <w:rsid w:val="005D79FD"/>
    <w:rsid w:val="005E10D2"/>
    <w:rsid w:val="005E170D"/>
    <w:rsid w:val="005E2493"/>
    <w:rsid w:val="005E31ED"/>
    <w:rsid w:val="005E32BA"/>
    <w:rsid w:val="005E368C"/>
    <w:rsid w:val="005E4EC5"/>
    <w:rsid w:val="005E6944"/>
    <w:rsid w:val="005F1014"/>
    <w:rsid w:val="005F2360"/>
    <w:rsid w:val="005F23E7"/>
    <w:rsid w:val="005F3515"/>
    <w:rsid w:val="005F58AE"/>
    <w:rsid w:val="005F5E67"/>
    <w:rsid w:val="005F6286"/>
    <w:rsid w:val="005F682C"/>
    <w:rsid w:val="005F7263"/>
    <w:rsid w:val="005F7AD8"/>
    <w:rsid w:val="005F7F10"/>
    <w:rsid w:val="00603109"/>
    <w:rsid w:val="006036E2"/>
    <w:rsid w:val="00603BA2"/>
    <w:rsid w:val="006069C8"/>
    <w:rsid w:val="006073D9"/>
    <w:rsid w:val="006108E6"/>
    <w:rsid w:val="00610FE5"/>
    <w:rsid w:val="00612066"/>
    <w:rsid w:val="006159C8"/>
    <w:rsid w:val="00615DCF"/>
    <w:rsid w:val="006164FF"/>
    <w:rsid w:val="00616C80"/>
    <w:rsid w:val="00617535"/>
    <w:rsid w:val="00621084"/>
    <w:rsid w:val="006227BB"/>
    <w:rsid w:val="00622C33"/>
    <w:rsid w:val="00625E84"/>
    <w:rsid w:val="006265A8"/>
    <w:rsid w:val="00626685"/>
    <w:rsid w:val="00627457"/>
    <w:rsid w:val="0063047D"/>
    <w:rsid w:val="00631615"/>
    <w:rsid w:val="00631E66"/>
    <w:rsid w:val="00633EEC"/>
    <w:rsid w:val="00635200"/>
    <w:rsid w:val="006359BB"/>
    <w:rsid w:val="00636E58"/>
    <w:rsid w:val="006435B6"/>
    <w:rsid w:val="00643E1A"/>
    <w:rsid w:val="00645C27"/>
    <w:rsid w:val="00645F7C"/>
    <w:rsid w:val="006460D7"/>
    <w:rsid w:val="0064655A"/>
    <w:rsid w:val="006469D0"/>
    <w:rsid w:val="006469E7"/>
    <w:rsid w:val="0064783D"/>
    <w:rsid w:val="006478F8"/>
    <w:rsid w:val="00647D8E"/>
    <w:rsid w:val="00651578"/>
    <w:rsid w:val="00652147"/>
    <w:rsid w:val="00652AAA"/>
    <w:rsid w:val="00653147"/>
    <w:rsid w:val="00653856"/>
    <w:rsid w:val="0065480B"/>
    <w:rsid w:val="00656203"/>
    <w:rsid w:val="006601A9"/>
    <w:rsid w:val="00663081"/>
    <w:rsid w:val="00663A71"/>
    <w:rsid w:val="00664B1D"/>
    <w:rsid w:val="00664F8F"/>
    <w:rsid w:val="006654A0"/>
    <w:rsid w:val="006662DB"/>
    <w:rsid w:val="00672884"/>
    <w:rsid w:val="00677ABA"/>
    <w:rsid w:val="0068055E"/>
    <w:rsid w:val="0068061F"/>
    <w:rsid w:val="00681FF8"/>
    <w:rsid w:val="00682DE8"/>
    <w:rsid w:val="00683E2B"/>
    <w:rsid w:val="00684565"/>
    <w:rsid w:val="00685CF9"/>
    <w:rsid w:val="00687826"/>
    <w:rsid w:val="00692CD6"/>
    <w:rsid w:val="00696930"/>
    <w:rsid w:val="006A2CCC"/>
    <w:rsid w:val="006A2D07"/>
    <w:rsid w:val="006A3769"/>
    <w:rsid w:val="006A45C6"/>
    <w:rsid w:val="006A4A99"/>
    <w:rsid w:val="006A4B8A"/>
    <w:rsid w:val="006B02A5"/>
    <w:rsid w:val="006B04F4"/>
    <w:rsid w:val="006B0D44"/>
    <w:rsid w:val="006B10F1"/>
    <w:rsid w:val="006B3A68"/>
    <w:rsid w:val="006B567D"/>
    <w:rsid w:val="006B6AFB"/>
    <w:rsid w:val="006C0DD7"/>
    <w:rsid w:val="006C0F56"/>
    <w:rsid w:val="006C14E4"/>
    <w:rsid w:val="006C23DA"/>
    <w:rsid w:val="006C23E2"/>
    <w:rsid w:val="006C23EC"/>
    <w:rsid w:val="006C2784"/>
    <w:rsid w:val="006C2ED7"/>
    <w:rsid w:val="006C3490"/>
    <w:rsid w:val="006C6145"/>
    <w:rsid w:val="006C7312"/>
    <w:rsid w:val="006C76B5"/>
    <w:rsid w:val="006C7FDA"/>
    <w:rsid w:val="006D0854"/>
    <w:rsid w:val="006D2BA7"/>
    <w:rsid w:val="006D2C57"/>
    <w:rsid w:val="006D7B23"/>
    <w:rsid w:val="006E00FF"/>
    <w:rsid w:val="006E159B"/>
    <w:rsid w:val="006E1BC6"/>
    <w:rsid w:val="006E243D"/>
    <w:rsid w:val="006E37E3"/>
    <w:rsid w:val="006F0619"/>
    <w:rsid w:val="006F2B0F"/>
    <w:rsid w:val="006F3606"/>
    <w:rsid w:val="006F3B4C"/>
    <w:rsid w:val="006F3FAF"/>
    <w:rsid w:val="006F59B4"/>
    <w:rsid w:val="006F618F"/>
    <w:rsid w:val="006F688C"/>
    <w:rsid w:val="00700509"/>
    <w:rsid w:val="00700767"/>
    <w:rsid w:val="00702F3C"/>
    <w:rsid w:val="007055FC"/>
    <w:rsid w:val="007057D9"/>
    <w:rsid w:val="00705D96"/>
    <w:rsid w:val="0070628F"/>
    <w:rsid w:val="00706535"/>
    <w:rsid w:val="00706B63"/>
    <w:rsid w:val="00707345"/>
    <w:rsid w:val="00710794"/>
    <w:rsid w:val="007118A3"/>
    <w:rsid w:val="00713DCD"/>
    <w:rsid w:val="00714E77"/>
    <w:rsid w:val="00715149"/>
    <w:rsid w:val="007158D9"/>
    <w:rsid w:val="007159D1"/>
    <w:rsid w:val="007161C2"/>
    <w:rsid w:val="00717F77"/>
    <w:rsid w:val="0072119F"/>
    <w:rsid w:val="00721B7C"/>
    <w:rsid w:val="00722223"/>
    <w:rsid w:val="007234B0"/>
    <w:rsid w:val="00723B00"/>
    <w:rsid w:val="00723FA4"/>
    <w:rsid w:val="007241EF"/>
    <w:rsid w:val="0072508E"/>
    <w:rsid w:val="00727DD0"/>
    <w:rsid w:val="00736C01"/>
    <w:rsid w:val="007376E1"/>
    <w:rsid w:val="00737E5D"/>
    <w:rsid w:val="007400EA"/>
    <w:rsid w:val="0074168C"/>
    <w:rsid w:val="00744740"/>
    <w:rsid w:val="00744F83"/>
    <w:rsid w:val="00744FC8"/>
    <w:rsid w:val="0074610A"/>
    <w:rsid w:val="007465AF"/>
    <w:rsid w:val="00747C9A"/>
    <w:rsid w:val="00750440"/>
    <w:rsid w:val="00756D2C"/>
    <w:rsid w:val="00756DA0"/>
    <w:rsid w:val="00757078"/>
    <w:rsid w:val="007572DB"/>
    <w:rsid w:val="00760026"/>
    <w:rsid w:val="00760C0F"/>
    <w:rsid w:val="00760EC4"/>
    <w:rsid w:val="00761446"/>
    <w:rsid w:val="00761BD4"/>
    <w:rsid w:val="0076696C"/>
    <w:rsid w:val="0077064D"/>
    <w:rsid w:val="00770974"/>
    <w:rsid w:val="007746EB"/>
    <w:rsid w:val="007753D2"/>
    <w:rsid w:val="00776A88"/>
    <w:rsid w:val="0077709C"/>
    <w:rsid w:val="00780AC9"/>
    <w:rsid w:val="00780DC7"/>
    <w:rsid w:val="00781F38"/>
    <w:rsid w:val="0078335D"/>
    <w:rsid w:val="007873E3"/>
    <w:rsid w:val="00790135"/>
    <w:rsid w:val="00790229"/>
    <w:rsid w:val="00791019"/>
    <w:rsid w:val="0079258C"/>
    <w:rsid w:val="007928FB"/>
    <w:rsid w:val="00794557"/>
    <w:rsid w:val="00794778"/>
    <w:rsid w:val="007963CA"/>
    <w:rsid w:val="00796C8E"/>
    <w:rsid w:val="007A0085"/>
    <w:rsid w:val="007A1A24"/>
    <w:rsid w:val="007A4620"/>
    <w:rsid w:val="007A4F0F"/>
    <w:rsid w:val="007A6A43"/>
    <w:rsid w:val="007B12A1"/>
    <w:rsid w:val="007B17BF"/>
    <w:rsid w:val="007B362B"/>
    <w:rsid w:val="007B423A"/>
    <w:rsid w:val="007B461F"/>
    <w:rsid w:val="007B5FAE"/>
    <w:rsid w:val="007B676A"/>
    <w:rsid w:val="007B6D41"/>
    <w:rsid w:val="007B72C5"/>
    <w:rsid w:val="007B753C"/>
    <w:rsid w:val="007B763B"/>
    <w:rsid w:val="007B7FB3"/>
    <w:rsid w:val="007C0D86"/>
    <w:rsid w:val="007C3D01"/>
    <w:rsid w:val="007C546B"/>
    <w:rsid w:val="007C57DF"/>
    <w:rsid w:val="007C76F9"/>
    <w:rsid w:val="007D39CC"/>
    <w:rsid w:val="007D4616"/>
    <w:rsid w:val="007E0EDF"/>
    <w:rsid w:val="007E18E4"/>
    <w:rsid w:val="007E1BBB"/>
    <w:rsid w:val="007E1C18"/>
    <w:rsid w:val="007E2DC1"/>
    <w:rsid w:val="007E3B11"/>
    <w:rsid w:val="007E5F9D"/>
    <w:rsid w:val="007E64B4"/>
    <w:rsid w:val="007E755E"/>
    <w:rsid w:val="007F0972"/>
    <w:rsid w:val="007F14FA"/>
    <w:rsid w:val="007F189A"/>
    <w:rsid w:val="007F2093"/>
    <w:rsid w:val="007F3E6F"/>
    <w:rsid w:val="007F470A"/>
    <w:rsid w:val="007F5381"/>
    <w:rsid w:val="007F64AD"/>
    <w:rsid w:val="007F7BE4"/>
    <w:rsid w:val="00800156"/>
    <w:rsid w:val="00801A88"/>
    <w:rsid w:val="00804845"/>
    <w:rsid w:val="00807DD4"/>
    <w:rsid w:val="0081189F"/>
    <w:rsid w:val="008124D0"/>
    <w:rsid w:val="00816321"/>
    <w:rsid w:val="00816A85"/>
    <w:rsid w:val="00821C12"/>
    <w:rsid w:val="00822C20"/>
    <w:rsid w:val="008247FE"/>
    <w:rsid w:val="00825E58"/>
    <w:rsid w:val="00826DF8"/>
    <w:rsid w:val="008318D2"/>
    <w:rsid w:val="008326C4"/>
    <w:rsid w:val="00833DC1"/>
    <w:rsid w:val="008352DC"/>
    <w:rsid w:val="00835B5C"/>
    <w:rsid w:val="00835ECF"/>
    <w:rsid w:val="008361C1"/>
    <w:rsid w:val="00837173"/>
    <w:rsid w:val="00842372"/>
    <w:rsid w:val="00842C43"/>
    <w:rsid w:val="00843A54"/>
    <w:rsid w:val="008464CA"/>
    <w:rsid w:val="00850020"/>
    <w:rsid w:val="00852C08"/>
    <w:rsid w:val="0085510E"/>
    <w:rsid w:val="0085572A"/>
    <w:rsid w:val="0085585A"/>
    <w:rsid w:val="00855AD4"/>
    <w:rsid w:val="008562D6"/>
    <w:rsid w:val="00863774"/>
    <w:rsid w:val="008661CD"/>
    <w:rsid w:val="0086649C"/>
    <w:rsid w:val="00866B97"/>
    <w:rsid w:val="00870688"/>
    <w:rsid w:val="0087069B"/>
    <w:rsid w:val="00871B40"/>
    <w:rsid w:val="0087280F"/>
    <w:rsid w:val="008736A0"/>
    <w:rsid w:val="008743DE"/>
    <w:rsid w:val="008759CF"/>
    <w:rsid w:val="00875EB6"/>
    <w:rsid w:val="00875F13"/>
    <w:rsid w:val="008768A8"/>
    <w:rsid w:val="00877122"/>
    <w:rsid w:val="00880C33"/>
    <w:rsid w:val="0088171A"/>
    <w:rsid w:val="008820A1"/>
    <w:rsid w:val="00882259"/>
    <w:rsid w:val="0088439E"/>
    <w:rsid w:val="00885DCB"/>
    <w:rsid w:val="008863BD"/>
    <w:rsid w:val="0088774B"/>
    <w:rsid w:val="0088778D"/>
    <w:rsid w:val="00887CBE"/>
    <w:rsid w:val="008904E3"/>
    <w:rsid w:val="008938C8"/>
    <w:rsid w:val="008951F4"/>
    <w:rsid w:val="00895F60"/>
    <w:rsid w:val="00896C28"/>
    <w:rsid w:val="008979E7"/>
    <w:rsid w:val="008A264E"/>
    <w:rsid w:val="008A319E"/>
    <w:rsid w:val="008A491C"/>
    <w:rsid w:val="008A701F"/>
    <w:rsid w:val="008B0AAA"/>
    <w:rsid w:val="008B112B"/>
    <w:rsid w:val="008B14DE"/>
    <w:rsid w:val="008B1B9A"/>
    <w:rsid w:val="008B36BF"/>
    <w:rsid w:val="008B5B05"/>
    <w:rsid w:val="008B6131"/>
    <w:rsid w:val="008C1A51"/>
    <w:rsid w:val="008C22C3"/>
    <w:rsid w:val="008C31D6"/>
    <w:rsid w:val="008C34DC"/>
    <w:rsid w:val="008C4600"/>
    <w:rsid w:val="008C480D"/>
    <w:rsid w:val="008C4BD5"/>
    <w:rsid w:val="008C4C56"/>
    <w:rsid w:val="008C50BB"/>
    <w:rsid w:val="008C50EC"/>
    <w:rsid w:val="008C578D"/>
    <w:rsid w:val="008C5E07"/>
    <w:rsid w:val="008C7478"/>
    <w:rsid w:val="008C7A68"/>
    <w:rsid w:val="008D01A5"/>
    <w:rsid w:val="008D0B43"/>
    <w:rsid w:val="008D1AB7"/>
    <w:rsid w:val="008D1D63"/>
    <w:rsid w:val="008D1EC1"/>
    <w:rsid w:val="008D2138"/>
    <w:rsid w:val="008D33E9"/>
    <w:rsid w:val="008D487C"/>
    <w:rsid w:val="008D590A"/>
    <w:rsid w:val="008D664E"/>
    <w:rsid w:val="008E00F5"/>
    <w:rsid w:val="008E06F3"/>
    <w:rsid w:val="008E27FB"/>
    <w:rsid w:val="008E2AFE"/>
    <w:rsid w:val="008E3825"/>
    <w:rsid w:val="008E3EEC"/>
    <w:rsid w:val="008E43DA"/>
    <w:rsid w:val="008E4ABB"/>
    <w:rsid w:val="008E69DA"/>
    <w:rsid w:val="008E76A7"/>
    <w:rsid w:val="008E7D62"/>
    <w:rsid w:val="008F0A56"/>
    <w:rsid w:val="008F311A"/>
    <w:rsid w:val="008F3C20"/>
    <w:rsid w:val="008F3E4B"/>
    <w:rsid w:val="008F4B3C"/>
    <w:rsid w:val="008F4C40"/>
    <w:rsid w:val="008F5447"/>
    <w:rsid w:val="008F5D05"/>
    <w:rsid w:val="008F6B47"/>
    <w:rsid w:val="008F6DB9"/>
    <w:rsid w:val="008F7B54"/>
    <w:rsid w:val="00900148"/>
    <w:rsid w:val="009027AD"/>
    <w:rsid w:val="00902AE0"/>
    <w:rsid w:val="009036ED"/>
    <w:rsid w:val="00903B53"/>
    <w:rsid w:val="009051B2"/>
    <w:rsid w:val="00906653"/>
    <w:rsid w:val="00910036"/>
    <w:rsid w:val="00911218"/>
    <w:rsid w:val="009120D9"/>
    <w:rsid w:val="00914BC5"/>
    <w:rsid w:val="00914DC9"/>
    <w:rsid w:val="00914F18"/>
    <w:rsid w:val="009204A5"/>
    <w:rsid w:val="00920C77"/>
    <w:rsid w:val="00920F30"/>
    <w:rsid w:val="00920FC4"/>
    <w:rsid w:val="00923864"/>
    <w:rsid w:val="00923D4C"/>
    <w:rsid w:val="0092417C"/>
    <w:rsid w:val="0092462A"/>
    <w:rsid w:val="00925DF5"/>
    <w:rsid w:val="009262CA"/>
    <w:rsid w:val="00926F1E"/>
    <w:rsid w:val="00933E07"/>
    <w:rsid w:val="0093466F"/>
    <w:rsid w:val="00936AEF"/>
    <w:rsid w:val="0094058D"/>
    <w:rsid w:val="00940BEC"/>
    <w:rsid w:val="00940EEC"/>
    <w:rsid w:val="009417B2"/>
    <w:rsid w:val="0094246B"/>
    <w:rsid w:val="00943FC2"/>
    <w:rsid w:val="00944ACD"/>
    <w:rsid w:val="00945057"/>
    <w:rsid w:val="00946E66"/>
    <w:rsid w:val="00947564"/>
    <w:rsid w:val="00947CB2"/>
    <w:rsid w:val="00947D62"/>
    <w:rsid w:val="00952671"/>
    <w:rsid w:val="009533BD"/>
    <w:rsid w:val="00953477"/>
    <w:rsid w:val="00955140"/>
    <w:rsid w:val="00955A3A"/>
    <w:rsid w:val="00956A64"/>
    <w:rsid w:val="009576C4"/>
    <w:rsid w:val="0095778F"/>
    <w:rsid w:val="00960485"/>
    <w:rsid w:val="00960682"/>
    <w:rsid w:val="00961DE1"/>
    <w:rsid w:val="00962A3F"/>
    <w:rsid w:val="00963C46"/>
    <w:rsid w:val="009651FA"/>
    <w:rsid w:val="0096526B"/>
    <w:rsid w:val="00965977"/>
    <w:rsid w:val="0096689D"/>
    <w:rsid w:val="00966BBA"/>
    <w:rsid w:val="00967FED"/>
    <w:rsid w:val="009700D6"/>
    <w:rsid w:val="00971C6D"/>
    <w:rsid w:val="009735FF"/>
    <w:rsid w:val="0097468C"/>
    <w:rsid w:val="009755C5"/>
    <w:rsid w:val="00976288"/>
    <w:rsid w:val="009766C0"/>
    <w:rsid w:val="009770D8"/>
    <w:rsid w:val="00981573"/>
    <w:rsid w:val="00983095"/>
    <w:rsid w:val="009868D9"/>
    <w:rsid w:val="00986EDE"/>
    <w:rsid w:val="00987D6A"/>
    <w:rsid w:val="00990084"/>
    <w:rsid w:val="0099038E"/>
    <w:rsid w:val="00990C3C"/>
    <w:rsid w:val="0099147C"/>
    <w:rsid w:val="0099496D"/>
    <w:rsid w:val="0099604F"/>
    <w:rsid w:val="00997AFC"/>
    <w:rsid w:val="009A1695"/>
    <w:rsid w:val="009A230E"/>
    <w:rsid w:val="009A23B6"/>
    <w:rsid w:val="009A5B9A"/>
    <w:rsid w:val="009A5D55"/>
    <w:rsid w:val="009A7FB8"/>
    <w:rsid w:val="009B007D"/>
    <w:rsid w:val="009B0511"/>
    <w:rsid w:val="009B0859"/>
    <w:rsid w:val="009B0CB9"/>
    <w:rsid w:val="009B1A26"/>
    <w:rsid w:val="009B1F4D"/>
    <w:rsid w:val="009B2D5C"/>
    <w:rsid w:val="009B497A"/>
    <w:rsid w:val="009B7964"/>
    <w:rsid w:val="009B7CA3"/>
    <w:rsid w:val="009C0455"/>
    <w:rsid w:val="009C05DC"/>
    <w:rsid w:val="009C10C4"/>
    <w:rsid w:val="009C13E7"/>
    <w:rsid w:val="009C1434"/>
    <w:rsid w:val="009C1C93"/>
    <w:rsid w:val="009C28C8"/>
    <w:rsid w:val="009C311D"/>
    <w:rsid w:val="009C384D"/>
    <w:rsid w:val="009C3906"/>
    <w:rsid w:val="009C3D16"/>
    <w:rsid w:val="009C3F49"/>
    <w:rsid w:val="009C4193"/>
    <w:rsid w:val="009C492F"/>
    <w:rsid w:val="009C5296"/>
    <w:rsid w:val="009C7B82"/>
    <w:rsid w:val="009D0EAD"/>
    <w:rsid w:val="009D1593"/>
    <w:rsid w:val="009D1CC3"/>
    <w:rsid w:val="009D2233"/>
    <w:rsid w:val="009D5D99"/>
    <w:rsid w:val="009E063F"/>
    <w:rsid w:val="009E1664"/>
    <w:rsid w:val="009E1A1F"/>
    <w:rsid w:val="009E5DA9"/>
    <w:rsid w:val="009E7FC6"/>
    <w:rsid w:val="009F3203"/>
    <w:rsid w:val="009F40E4"/>
    <w:rsid w:val="009F41E4"/>
    <w:rsid w:val="009F4D4F"/>
    <w:rsid w:val="009F5B01"/>
    <w:rsid w:val="009F625C"/>
    <w:rsid w:val="009F6ED5"/>
    <w:rsid w:val="009F717D"/>
    <w:rsid w:val="009F73C6"/>
    <w:rsid w:val="00A003E3"/>
    <w:rsid w:val="00A00C16"/>
    <w:rsid w:val="00A04058"/>
    <w:rsid w:val="00A044DA"/>
    <w:rsid w:val="00A06F9B"/>
    <w:rsid w:val="00A070D2"/>
    <w:rsid w:val="00A103D4"/>
    <w:rsid w:val="00A10CCE"/>
    <w:rsid w:val="00A12E5A"/>
    <w:rsid w:val="00A14185"/>
    <w:rsid w:val="00A14A8F"/>
    <w:rsid w:val="00A15D45"/>
    <w:rsid w:val="00A1609D"/>
    <w:rsid w:val="00A20152"/>
    <w:rsid w:val="00A205B3"/>
    <w:rsid w:val="00A219B6"/>
    <w:rsid w:val="00A24A7A"/>
    <w:rsid w:val="00A24AAA"/>
    <w:rsid w:val="00A25522"/>
    <w:rsid w:val="00A26855"/>
    <w:rsid w:val="00A27048"/>
    <w:rsid w:val="00A308FD"/>
    <w:rsid w:val="00A31185"/>
    <w:rsid w:val="00A3217D"/>
    <w:rsid w:val="00A36456"/>
    <w:rsid w:val="00A3726A"/>
    <w:rsid w:val="00A375CB"/>
    <w:rsid w:val="00A418C0"/>
    <w:rsid w:val="00A43C83"/>
    <w:rsid w:val="00A44B47"/>
    <w:rsid w:val="00A46057"/>
    <w:rsid w:val="00A46E62"/>
    <w:rsid w:val="00A46EE7"/>
    <w:rsid w:val="00A51C8C"/>
    <w:rsid w:val="00A52269"/>
    <w:rsid w:val="00A53301"/>
    <w:rsid w:val="00A53750"/>
    <w:rsid w:val="00A53818"/>
    <w:rsid w:val="00A54E49"/>
    <w:rsid w:val="00A54E68"/>
    <w:rsid w:val="00A561C9"/>
    <w:rsid w:val="00A60687"/>
    <w:rsid w:val="00A6111E"/>
    <w:rsid w:val="00A617F9"/>
    <w:rsid w:val="00A61A6B"/>
    <w:rsid w:val="00A61E50"/>
    <w:rsid w:val="00A667CC"/>
    <w:rsid w:val="00A66C27"/>
    <w:rsid w:val="00A66DFE"/>
    <w:rsid w:val="00A6705F"/>
    <w:rsid w:val="00A67D7E"/>
    <w:rsid w:val="00A705CD"/>
    <w:rsid w:val="00A71271"/>
    <w:rsid w:val="00A72213"/>
    <w:rsid w:val="00A728CA"/>
    <w:rsid w:val="00A72A84"/>
    <w:rsid w:val="00A7330C"/>
    <w:rsid w:val="00A738AF"/>
    <w:rsid w:val="00A7715D"/>
    <w:rsid w:val="00A840D6"/>
    <w:rsid w:val="00A865D4"/>
    <w:rsid w:val="00A90227"/>
    <w:rsid w:val="00A90612"/>
    <w:rsid w:val="00A9113F"/>
    <w:rsid w:val="00A920A7"/>
    <w:rsid w:val="00A9295B"/>
    <w:rsid w:val="00A92E9C"/>
    <w:rsid w:val="00A9417E"/>
    <w:rsid w:val="00A94E90"/>
    <w:rsid w:val="00A975D2"/>
    <w:rsid w:val="00A976E5"/>
    <w:rsid w:val="00A97939"/>
    <w:rsid w:val="00AA0117"/>
    <w:rsid w:val="00AA1DF2"/>
    <w:rsid w:val="00AA22ED"/>
    <w:rsid w:val="00AA2E41"/>
    <w:rsid w:val="00AA3C39"/>
    <w:rsid w:val="00AA4BD5"/>
    <w:rsid w:val="00AA73D5"/>
    <w:rsid w:val="00AB066D"/>
    <w:rsid w:val="00AB1B1C"/>
    <w:rsid w:val="00AB3A1A"/>
    <w:rsid w:val="00AB4386"/>
    <w:rsid w:val="00AB56B8"/>
    <w:rsid w:val="00AC0226"/>
    <w:rsid w:val="00AC236B"/>
    <w:rsid w:val="00AC3CCF"/>
    <w:rsid w:val="00AC58E1"/>
    <w:rsid w:val="00AC617E"/>
    <w:rsid w:val="00AC61EF"/>
    <w:rsid w:val="00AC7079"/>
    <w:rsid w:val="00AC77A2"/>
    <w:rsid w:val="00AC7A9B"/>
    <w:rsid w:val="00AD0A0E"/>
    <w:rsid w:val="00AD0AB1"/>
    <w:rsid w:val="00AD0F7A"/>
    <w:rsid w:val="00AD2159"/>
    <w:rsid w:val="00AD4099"/>
    <w:rsid w:val="00AD446D"/>
    <w:rsid w:val="00AD48E4"/>
    <w:rsid w:val="00AD4979"/>
    <w:rsid w:val="00AD4BC9"/>
    <w:rsid w:val="00AD5B18"/>
    <w:rsid w:val="00AD61AA"/>
    <w:rsid w:val="00AD6772"/>
    <w:rsid w:val="00AD7D26"/>
    <w:rsid w:val="00AE0173"/>
    <w:rsid w:val="00AE0474"/>
    <w:rsid w:val="00AE15B1"/>
    <w:rsid w:val="00AE1F6D"/>
    <w:rsid w:val="00AE23A7"/>
    <w:rsid w:val="00AE3509"/>
    <w:rsid w:val="00AE579E"/>
    <w:rsid w:val="00AE5BE3"/>
    <w:rsid w:val="00AE672A"/>
    <w:rsid w:val="00AE799F"/>
    <w:rsid w:val="00AF0153"/>
    <w:rsid w:val="00AF0236"/>
    <w:rsid w:val="00AF0663"/>
    <w:rsid w:val="00AF06AE"/>
    <w:rsid w:val="00AF3D70"/>
    <w:rsid w:val="00AF56E7"/>
    <w:rsid w:val="00B013FD"/>
    <w:rsid w:val="00B0357F"/>
    <w:rsid w:val="00B03D61"/>
    <w:rsid w:val="00B05400"/>
    <w:rsid w:val="00B058C1"/>
    <w:rsid w:val="00B06B6E"/>
    <w:rsid w:val="00B06F0D"/>
    <w:rsid w:val="00B07948"/>
    <w:rsid w:val="00B100FE"/>
    <w:rsid w:val="00B10812"/>
    <w:rsid w:val="00B1094C"/>
    <w:rsid w:val="00B12661"/>
    <w:rsid w:val="00B12EDC"/>
    <w:rsid w:val="00B12FBF"/>
    <w:rsid w:val="00B136F3"/>
    <w:rsid w:val="00B1516F"/>
    <w:rsid w:val="00B15C76"/>
    <w:rsid w:val="00B15EA8"/>
    <w:rsid w:val="00B15FCA"/>
    <w:rsid w:val="00B20044"/>
    <w:rsid w:val="00B23A65"/>
    <w:rsid w:val="00B25F61"/>
    <w:rsid w:val="00B27E22"/>
    <w:rsid w:val="00B32C44"/>
    <w:rsid w:val="00B33510"/>
    <w:rsid w:val="00B34EBF"/>
    <w:rsid w:val="00B34F04"/>
    <w:rsid w:val="00B35C4E"/>
    <w:rsid w:val="00B36335"/>
    <w:rsid w:val="00B36C75"/>
    <w:rsid w:val="00B37E9B"/>
    <w:rsid w:val="00B40865"/>
    <w:rsid w:val="00B4159A"/>
    <w:rsid w:val="00B42C1D"/>
    <w:rsid w:val="00B43911"/>
    <w:rsid w:val="00B4446C"/>
    <w:rsid w:val="00B444BB"/>
    <w:rsid w:val="00B44DDA"/>
    <w:rsid w:val="00B4603B"/>
    <w:rsid w:val="00B4657E"/>
    <w:rsid w:val="00B47723"/>
    <w:rsid w:val="00B51E55"/>
    <w:rsid w:val="00B527CB"/>
    <w:rsid w:val="00B531CD"/>
    <w:rsid w:val="00B533E6"/>
    <w:rsid w:val="00B53D9F"/>
    <w:rsid w:val="00B54004"/>
    <w:rsid w:val="00B544AE"/>
    <w:rsid w:val="00B54B88"/>
    <w:rsid w:val="00B56FEB"/>
    <w:rsid w:val="00B60933"/>
    <w:rsid w:val="00B6132E"/>
    <w:rsid w:val="00B64DBE"/>
    <w:rsid w:val="00B67E71"/>
    <w:rsid w:val="00B70AA3"/>
    <w:rsid w:val="00B70C65"/>
    <w:rsid w:val="00B71029"/>
    <w:rsid w:val="00B7102A"/>
    <w:rsid w:val="00B7228B"/>
    <w:rsid w:val="00B7294B"/>
    <w:rsid w:val="00B732C0"/>
    <w:rsid w:val="00B734E6"/>
    <w:rsid w:val="00B75B8C"/>
    <w:rsid w:val="00B77711"/>
    <w:rsid w:val="00B77ABE"/>
    <w:rsid w:val="00B80261"/>
    <w:rsid w:val="00B80986"/>
    <w:rsid w:val="00B8236B"/>
    <w:rsid w:val="00B84256"/>
    <w:rsid w:val="00B84344"/>
    <w:rsid w:val="00B84D0D"/>
    <w:rsid w:val="00B871A1"/>
    <w:rsid w:val="00B87620"/>
    <w:rsid w:val="00B87E3C"/>
    <w:rsid w:val="00B90D03"/>
    <w:rsid w:val="00B915CA"/>
    <w:rsid w:val="00B951AC"/>
    <w:rsid w:val="00B95DE4"/>
    <w:rsid w:val="00B95DF4"/>
    <w:rsid w:val="00B95FBF"/>
    <w:rsid w:val="00B96887"/>
    <w:rsid w:val="00B9718D"/>
    <w:rsid w:val="00BA12BE"/>
    <w:rsid w:val="00BA13E6"/>
    <w:rsid w:val="00BA3452"/>
    <w:rsid w:val="00BA7AED"/>
    <w:rsid w:val="00BA7AEF"/>
    <w:rsid w:val="00BB0116"/>
    <w:rsid w:val="00BB0186"/>
    <w:rsid w:val="00BB2C68"/>
    <w:rsid w:val="00BB33FD"/>
    <w:rsid w:val="00BB5351"/>
    <w:rsid w:val="00BB57E0"/>
    <w:rsid w:val="00BB6968"/>
    <w:rsid w:val="00BB7ACE"/>
    <w:rsid w:val="00BC04B9"/>
    <w:rsid w:val="00BC0D53"/>
    <w:rsid w:val="00BC1223"/>
    <w:rsid w:val="00BC1532"/>
    <w:rsid w:val="00BC1863"/>
    <w:rsid w:val="00BC2D02"/>
    <w:rsid w:val="00BC3D1E"/>
    <w:rsid w:val="00BC4583"/>
    <w:rsid w:val="00BC4698"/>
    <w:rsid w:val="00BC6533"/>
    <w:rsid w:val="00BC7BCC"/>
    <w:rsid w:val="00BD245B"/>
    <w:rsid w:val="00BD37BD"/>
    <w:rsid w:val="00BD39A3"/>
    <w:rsid w:val="00BD3C8E"/>
    <w:rsid w:val="00BD56F6"/>
    <w:rsid w:val="00BD6A62"/>
    <w:rsid w:val="00BE0F55"/>
    <w:rsid w:val="00BE5356"/>
    <w:rsid w:val="00BE5D3B"/>
    <w:rsid w:val="00BE60F4"/>
    <w:rsid w:val="00BE7422"/>
    <w:rsid w:val="00BE7EF0"/>
    <w:rsid w:val="00BF0F9C"/>
    <w:rsid w:val="00BF11BA"/>
    <w:rsid w:val="00BF1ABE"/>
    <w:rsid w:val="00BF1B19"/>
    <w:rsid w:val="00BF296F"/>
    <w:rsid w:val="00BF3C52"/>
    <w:rsid w:val="00BF430D"/>
    <w:rsid w:val="00BF751D"/>
    <w:rsid w:val="00C00F78"/>
    <w:rsid w:val="00C01B45"/>
    <w:rsid w:val="00C01C40"/>
    <w:rsid w:val="00C028B2"/>
    <w:rsid w:val="00C030B3"/>
    <w:rsid w:val="00C03BAC"/>
    <w:rsid w:val="00C04022"/>
    <w:rsid w:val="00C0471A"/>
    <w:rsid w:val="00C10C3F"/>
    <w:rsid w:val="00C132BE"/>
    <w:rsid w:val="00C13437"/>
    <w:rsid w:val="00C1384E"/>
    <w:rsid w:val="00C178CC"/>
    <w:rsid w:val="00C17F81"/>
    <w:rsid w:val="00C202FA"/>
    <w:rsid w:val="00C20D56"/>
    <w:rsid w:val="00C22504"/>
    <w:rsid w:val="00C2371D"/>
    <w:rsid w:val="00C240FB"/>
    <w:rsid w:val="00C2687B"/>
    <w:rsid w:val="00C3554F"/>
    <w:rsid w:val="00C36878"/>
    <w:rsid w:val="00C37ECA"/>
    <w:rsid w:val="00C415C4"/>
    <w:rsid w:val="00C41660"/>
    <w:rsid w:val="00C4170F"/>
    <w:rsid w:val="00C42F77"/>
    <w:rsid w:val="00C445C8"/>
    <w:rsid w:val="00C45084"/>
    <w:rsid w:val="00C46B97"/>
    <w:rsid w:val="00C46FF0"/>
    <w:rsid w:val="00C47D70"/>
    <w:rsid w:val="00C516F8"/>
    <w:rsid w:val="00C51AF2"/>
    <w:rsid w:val="00C5376B"/>
    <w:rsid w:val="00C54E1B"/>
    <w:rsid w:val="00C5704F"/>
    <w:rsid w:val="00C60BD7"/>
    <w:rsid w:val="00C613A0"/>
    <w:rsid w:val="00C617D3"/>
    <w:rsid w:val="00C62316"/>
    <w:rsid w:val="00C635DB"/>
    <w:rsid w:val="00C639FF"/>
    <w:rsid w:val="00C6560A"/>
    <w:rsid w:val="00C6572F"/>
    <w:rsid w:val="00C65E73"/>
    <w:rsid w:val="00C67A3A"/>
    <w:rsid w:val="00C67AA8"/>
    <w:rsid w:val="00C70A7A"/>
    <w:rsid w:val="00C70AB6"/>
    <w:rsid w:val="00C72A26"/>
    <w:rsid w:val="00C73C64"/>
    <w:rsid w:val="00C75244"/>
    <w:rsid w:val="00C75637"/>
    <w:rsid w:val="00C8017C"/>
    <w:rsid w:val="00C80963"/>
    <w:rsid w:val="00C812FF"/>
    <w:rsid w:val="00C81444"/>
    <w:rsid w:val="00C81B54"/>
    <w:rsid w:val="00C8324B"/>
    <w:rsid w:val="00C84A35"/>
    <w:rsid w:val="00C87913"/>
    <w:rsid w:val="00C90F6C"/>
    <w:rsid w:val="00C92145"/>
    <w:rsid w:val="00C925DA"/>
    <w:rsid w:val="00C93A8C"/>
    <w:rsid w:val="00C93EFF"/>
    <w:rsid w:val="00C94689"/>
    <w:rsid w:val="00C9485A"/>
    <w:rsid w:val="00C95BA3"/>
    <w:rsid w:val="00C96442"/>
    <w:rsid w:val="00C965D4"/>
    <w:rsid w:val="00C9685C"/>
    <w:rsid w:val="00CA1FB5"/>
    <w:rsid w:val="00CA26C4"/>
    <w:rsid w:val="00CA32F9"/>
    <w:rsid w:val="00CA51DB"/>
    <w:rsid w:val="00CA545B"/>
    <w:rsid w:val="00CA57E8"/>
    <w:rsid w:val="00CA6559"/>
    <w:rsid w:val="00CA6BE3"/>
    <w:rsid w:val="00CA73FF"/>
    <w:rsid w:val="00CA7423"/>
    <w:rsid w:val="00CA78D2"/>
    <w:rsid w:val="00CB00D9"/>
    <w:rsid w:val="00CB23D2"/>
    <w:rsid w:val="00CB4226"/>
    <w:rsid w:val="00CB548F"/>
    <w:rsid w:val="00CB77F7"/>
    <w:rsid w:val="00CC03B3"/>
    <w:rsid w:val="00CC0560"/>
    <w:rsid w:val="00CC1823"/>
    <w:rsid w:val="00CC29DA"/>
    <w:rsid w:val="00CC4C4C"/>
    <w:rsid w:val="00CC52F8"/>
    <w:rsid w:val="00CC5CFA"/>
    <w:rsid w:val="00CC63C8"/>
    <w:rsid w:val="00CC66E3"/>
    <w:rsid w:val="00CC74A6"/>
    <w:rsid w:val="00CC7649"/>
    <w:rsid w:val="00CC788D"/>
    <w:rsid w:val="00CD050C"/>
    <w:rsid w:val="00CD257A"/>
    <w:rsid w:val="00CD2692"/>
    <w:rsid w:val="00CD3E62"/>
    <w:rsid w:val="00CD477D"/>
    <w:rsid w:val="00CD47A9"/>
    <w:rsid w:val="00CD4896"/>
    <w:rsid w:val="00CD4E47"/>
    <w:rsid w:val="00CD4EEE"/>
    <w:rsid w:val="00CD55E1"/>
    <w:rsid w:val="00CD575E"/>
    <w:rsid w:val="00CD64C5"/>
    <w:rsid w:val="00CD7346"/>
    <w:rsid w:val="00CD792D"/>
    <w:rsid w:val="00CD79D0"/>
    <w:rsid w:val="00CD7DA2"/>
    <w:rsid w:val="00CE06A6"/>
    <w:rsid w:val="00CE240C"/>
    <w:rsid w:val="00CE2B22"/>
    <w:rsid w:val="00CE5957"/>
    <w:rsid w:val="00CE63A2"/>
    <w:rsid w:val="00CE75B7"/>
    <w:rsid w:val="00CF04CE"/>
    <w:rsid w:val="00CF0650"/>
    <w:rsid w:val="00CF0A51"/>
    <w:rsid w:val="00CF2B77"/>
    <w:rsid w:val="00CF32A3"/>
    <w:rsid w:val="00CF4787"/>
    <w:rsid w:val="00CF5E11"/>
    <w:rsid w:val="00CF6AF0"/>
    <w:rsid w:val="00CF719B"/>
    <w:rsid w:val="00D01E01"/>
    <w:rsid w:val="00D0335B"/>
    <w:rsid w:val="00D03C71"/>
    <w:rsid w:val="00D054FE"/>
    <w:rsid w:val="00D05B12"/>
    <w:rsid w:val="00D05B8E"/>
    <w:rsid w:val="00D05CA2"/>
    <w:rsid w:val="00D064B0"/>
    <w:rsid w:val="00D077CE"/>
    <w:rsid w:val="00D12D88"/>
    <w:rsid w:val="00D13056"/>
    <w:rsid w:val="00D130D5"/>
    <w:rsid w:val="00D13D65"/>
    <w:rsid w:val="00D14F90"/>
    <w:rsid w:val="00D16590"/>
    <w:rsid w:val="00D17915"/>
    <w:rsid w:val="00D202CF"/>
    <w:rsid w:val="00D207AF"/>
    <w:rsid w:val="00D20C22"/>
    <w:rsid w:val="00D2201A"/>
    <w:rsid w:val="00D22C2B"/>
    <w:rsid w:val="00D26C2E"/>
    <w:rsid w:val="00D26C5B"/>
    <w:rsid w:val="00D27AD6"/>
    <w:rsid w:val="00D30E07"/>
    <w:rsid w:val="00D30FF4"/>
    <w:rsid w:val="00D313B4"/>
    <w:rsid w:val="00D314B6"/>
    <w:rsid w:val="00D31764"/>
    <w:rsid w:val="00D31BE2"/>
    <w:rsid w:val="00D33C14"/>
    <w:rsid w:val="00D35DA0"/>
    <w:rsid w:val="00D368CC"/>
    <w:rsid w:val="00D40741"/>
    <w:rsid w:val="00D43808"/>
    <w:rsid w:val="00D4484F"/>
    <w:rsid w:val="00D4593E"/>
    <w:rsid w:val="00D47264"/>
    <w:rsid w:val="00D50DD3"/>
    <w:rsid w:val="00D51940"/>
    <w:rsid w:val="00D52AA6"/>
    <w:rsid w:val="00D56E7C"/>
    <w:rsid w:val="00D578E8"/>
    <w:rsid w:val="00D605C5"/>
    <w:rsid w:val="00D60711"/>
    <w:rsid w:val="00D60A6B"/>
    <w:rsid w:val="00D60E7F"/>
    <w:rsid w:val="00D61EE7"/>
    <w:rsid w:val="00D62E98"/>
    <w:rsid w:val="00D633ED"/>
    <w:rsid w:val="00D63AF6"/>
    <w:rsid w:val="00D64AC5"/>
    <w:rsid w:val="00D658CE"/>
    <w:rsid w:val="00D66048"/>
    <w:rsid w:val="00D66095"/>
    <w:rsid w:val="00D66EED"/>
    <w:rsid w:val="00D66F53"/>
    <w:rsid w:val="00D67760"/>
    <w:rsid w:val="00D70757"/>
    <w:rsid w:val="00D719E9"/>
    <w:rsid w:val="00D723EB"/>
    <w:rsid w:val="00D73790"/>
    <w:rsid w:val="00D75794"/>
    <w:rsid w:val="00D76190"/>
    <w:rsid w:val="00D775A4"/>
    <w:rsid w:val="00D81E37"/>
    <w:rsid w:val="00D82721"/>
    <w:rsid w:val="00D84D7B"/>
    <w:rsid w:val="00D85D36"/>
    <w:rsid w:val="00D8673E"/>
    <w:rsid w:val="00D87822"/>
    <w:rsid w:val="00D90D0C"/>
    <w:rsid w:val="00D92892"/>
    <w:rsid w:val="00D92D4F"/>
    <w:rsid w:val="00D96BE8"/>
    <w:rsid w:val="00D9716F"/>
    <w:rsid w:val="00DA19E6"/>
    <w:rsid w:val="00DA32E1"/>
    <w:rsid w:val="00DA582A"/>
    <w:rsid w:val="00DA6CEB"/>
    <w:rsid w:val="00DA6EB1"/>
    <w:rsid w:val="00DA71D0"/>
    <w:rsid w:val="00DA75E3"/>
    <w:rsid w:val="00DB00A7"/>
    <w:rsid w:val="00DB0B23"/>
    <w:rsid w:val="00DB3F1D"/>
    <w:rsid w:val="00DB5216"/>
    <w:rsid w:val="00DB6ECA"/>
    <w:rsid w:val="00DB7B71"/>
    <w:rsid w:val="00DC16B8"/>
    <w:rsid w:val="00DC3948"/>
    <w:rsid w:val="00DC647A"/>
    <w:rsid w:val="00DC6E1E"/>
    <w:rsid w:val="00DC7AE3"/>
    <w:rsid w:val="00DD038B"/>
    <w:rsid w:val="00DD2666"/>
    <w:rsid w:val="00DD3136"/>
    <w:rsid w:val="00DD44C4"/>
    <w:rsid w:val="00DD665B"/>
    <w:rsid w:val="00DD7F14"/>
    <w:rsid w:val="00DE0FA5"/>
    <w:rsid w:val="00DE1CD8"/>
    <w:rsid w:val="00DE2447"/>
    <w:rsid w:val="00DE3F43"/>
    <w:rsid w:val="00DE4F1A"/>
    <w:rsid w:val="00DE5418"/>
    <w:rsid w:val="00DE5B6B"/>
    <w:rsid w:val="00DE6E86"/>
    <w:rsid w:val="00DE73E4"/>
    <w:rsid w:val="00DE7B56"/>
    <w:rsid w:val="00DF117E"/>
    <w:rsid w:val="00DF1F54"/>
    <w:rsid w:val="00DF28F6"/>
    <w:rsid w:val="00DF522A"/>
    <w:rsid w:val="00DF5A1E"/>
    <w:rsid w:val="00DF6764"/>
    <w:rsid w:val="00E00E61"/>
    <w:rsid w:val="00E02F7F"/>
    <w:rsid w:val="00E03FE7"/>
    <w:rsid w:val="00E05175"/>
    <w:rsid w:val="00E05663"/>
    <w:rsid w:val="00E05F93"/>
    <w:rsid w:val="00E065BA"/>
    <w:rsid w:val="00E078E9"/>
    <w:rsid w:val="00E111B4"/>
    <w:rsid w:val="00E11EB0"/>
    <w:rsid w:val="00E11EC2"/>
    <w:rsid w:val="00E12906"/>
    <w:rsid w:val="00E14AE0"/>
    <w:rsid w:val="00E14B00"/>
    <w:rsid w:val="00E1789E"/>
    <w:rsid w:val="00E21110"/>
    <w:rsid w:val="00E21732"/>
    <w:rsid w:val="00E21B9B"/>
    <w:rsid w:val="00E22D80"/>
    <w:rsid w:val="00E23E85"/>
    <w:rsid w:val="00E26C0B"/>
    <w:rsid w:val="00E27D9D"/>
    <w:rsid w:val="00E30122"/>
    <w:rsid w:val="00E31980"/>
    <w:rsid w:val="00E31F4C"/>
    <w:rsid w:val="00E323D6"/>
    <w:rsid w:val="00E37FAC"/>
    <w:rsid w:val="00E41254"/>
    <w:rsid w:val="00E4167E"/>
    <w:rsid w:val="00E41BA1"/>
    <w:rsid w:val="00E41C2B"/>
    <w:rsid w:val="00E51906"/>
    <w:rsid w:val="00E520B7"/>
    <w:rsid w:val="00E5215E"/>
    <w:rsid w:val="00E52E2A"/>
    <w:rsid w:val="00E53C9A"/>
    <w:rsid w:val="00E53F8E"/>
    <w:rsid w:val="00E5401F"/>
    <w:rsid w:val="00E54249"/>
    <w:rsid w:val="00E60956"/>
    <w:rsid w:val="00E60DAB"/>
    <w:rsid w:val="00E614E1"/>
    <w:rsid w:val="00E6156A"/>
    <w:rsid w:val="00E6215E"/>
    <w:rsid w:val="00E62993"/>
    <w:rsid w:val="00E63141"/>
    <w:rsid w:val="00E668E0"/>
    <w:rsid w:val="00E708F1"/>
    <w:rsid w:val="00E716B6"/>
    <w:rsid w:val="00E71D08"/>
    <w:rsid w:val="00E720DC"/>
    <w:rsid w:val="00E73F88"/>
    <w:rsid w:val="00E755A0"/>
    <w:rsid w:val="00E75BA9"/>
    <w:rsid w:val="00E776C6"/>
    <w:rsid w:val="00E80402"/>
    <w:rsid w:val="00E80994"/>
    <w:rsid w:val="00E82290"/>
    <w:rsid w:val="00E83056"/>
    <w:rsid w:val="00E831FB"/>
    <w:rsid w:val="00E83BB4"/>
    <w:rsid w:val="00E85188"/>
    <w:rsid w:val="00E85C03"/>
    <w:rsid w:val="00E86B38"/>
    <w:rsid w:val="00E87522"/>
    <w:rsid w:val="00E87A83"/>
    <w:rsid w:val="00E93044"/>
    <w:rsid w:val="00E9556F"/>
    <w:rsid w:val="00E967E8"/>
    <w:rsid w:val="00E979BB"/>
    <w:rsid w:val="00E97BDF"/>
    <w:rsid w:val="00EA0502"/>
    <w:rsid w:val="00EA0592"/>
    <w:rsid w:val="00EA1032"/>
    <w:rsid w:val="00EA1E69"/>
    <w:rsid w:val="00EA21BF"/>
    <w:rsid w:val="00EA2268"/>
    <w:rsid w:val="00EA2A85"/>
    <w:rsid w:val="00EA5E48"/>
    <w:rsid w:val="00EA644B"/>
    <w:rsid w:val="00EA7540"/>
    <w:rsid w:val="00EA7E04"/>
    <w:rsid w:val="00EA7F52"/>
    <w:rsid w:val="00EB0086"/>
    <w:rsid w:val="00EB18A8"/>
    <w:rsid w:val="00EB210C"/>
    <w:rsid w:val="00EB2FBF"/>
    <w:rsid w:val="00EB568B"/>
    <w:rsid w:val="00EC0783"/>
    <w:rsid w:val="00EC18A7"/>
    <w:rsid w:val="00EC243D"/>
    <w:rsid w:val="00EC470B"/>
    <w:rsid w:val="00EC6D68"/>
    <w:rsid w:val="00EC728C"/>
    <w:rsid w:val="00ED0C0F"/>
    <w:rsid w:val="00ED7E57"/>
    <w:rsid w:val="00EE00EE"/>
    <w:rsid w:val="00EE0A4F"/>
    <w:rsid w:val="00EE19A9"/>
    <w:rsid w:val="00EE1DFC"/>
    <w:rsid w:val="00EE37EF"/>
    <w:rsid w:val="00EE4882"/>
    <w:rsid w:val="00EE5797"/>
    <w:rsid w:val="00EE64ED"/>
    <w:rsid w:val="00EE69E0"/>
    <w:rsid w:val="00EE6A53"/>
    <w:rsid w:val="00EE7CD2"/>
    <w:rsid w:val="00EE7F0A"/>
    <w:rsid w:val="00EF05FC"/>
    <w:rsid w:val="00EF3321"/>
    <w:rsid w:val="00EF3E5C"/>
    <w:rsid w:val="00EF413E"/>
    <w:rsid w:val="00EF732B"/>
    <w:rsid w:val="00EF7548"/>
    <w:rsid w:val="00F00996"/>
    <w:rsid w:val="00F00E4E"/>
    <w:rsid w:val="00F00E66"/>
    <w:rsid w:val="00F02596"/>
    <w:rsid w:val="00F02BE2"/>
    <w:rsid w:val="00F03555"/>
    <w:rsid w:val="00F035F4"/>
    <w:rsid w:val="00F03B67"/>
    <w:rsid w:val="00F04EB0"/>
    <w:rsid w:val="00F0503B"/>
    <w:rsid w:val="00F05877"/>
    <w:rsid w:val="00F059D4"/>
    <w:rsid w:val="00F05A66"/>
    <w:rsid w:val="00F06C43"/>
    <w:rsid w:val="00F07C6E"/>
    <w:rsid w:val="00F10DC6"/>
    <w:rsid w:val="00F14516"/>
    <w:rsid w:val="00F1455D"/>
    <w:rsid w:val="00F2273E"/>
    <w:rsid w:val="00F22A78"/>
    <w:rsid w:val="00F2328F"/>
    <w:rsid w:val="00F25407"/>
    <w:rsid w:val="00F261AC"/>
    <w:rsid w:val="00F2640D"/>
    <w:rsid w:val="00F27513"/>
    <w:rsid w:val="00F305CE"/>
    <w:rsid w:val="00F320E3"/>
    <w:rsid w:val="00F34A5C"/>
    <w:rsid w:val="00F35544"/>
    <w:rsid w:val="00F35EC8"/>
    <w:rsid w:val="00F36BD6"/>
    <w:rsid w:val="00F3799C"/>
    <w:rsid w:val="00F37B56"/>
    <w:rsid w:val="00F37E12"/>
    <w:rsid w:val="00F40AC0"/>
    <w:rsid w:val="00F423FC"/>
    <w:rsid w:val="00F4356D"/>
    <w:rsid w:val="00F43CC2"/>
    <w:rsid w:val="00F44A29"/>
    <w:rsid w:val="00F46537"/>
    <w:rsid w:val="00F46E81"/>
    <w:rsid w:val="00F50C21"/>
    <w:rsid w:val="00F522AB"/>
    <w:rsid w:val="00F529F8"/>
    <w:rsid w:val="00F52B83"/>
    <w:rsid w:val="00F53322"/>
    <w:rsid w:val="00F5398D"/>
    <w:rsid w:val="00F53EF1"/>
    <w:rsid w:val="00F5484A"/>
    <w:rsid w:val="00F65216"/>
    <w:rsid w:val="00F65712"/>
    <w:rsid w:val="00F67179"/>
    <w:rsid w:val="00F67DA6"/>
    <w:rsid w:val="00F7189E"/>
    <w:rsid w:val="00F71ED1"/>
    <w:rsid w:val="00F73802"/>
    <w:rsid w:val="00F7479D"/>
    <w:rsid w:val="00F7539B"/>
    <w:rsid w:val="00F771A1"/>
    <w:rsid w:val="00F77D86"/>
    <w:rsid w:val="00F80250"/>
    <w:rsid w:val="00F80951"/>
    <w:rsid w:val="00F81322"/>
    <w:rsid w:val="00F81762"/>
    <w:rsid w:val="00F81BA5"/>
    <w:rsid w:val="00F82F88"/>
    <w:rsid w:val="00F83AF8"/>
    <w:rsid w:val="00F84131"/>
    <w:rsid w:val="00F84B44"/>
    <w:rsid w:val="00F857B9"/>
    <w:rsid w:val="00F85C0B"/>
    <w:rsid w:val="00F85EB9"/>
    <w:rsid w:val="00F86AF4"/>
    <w:rsid w:val="00F86B9C"/>
    <w:rsid w:val="00F91324"/>
    <w:rsid w:val="00F92049"/>
    <w:rsid w:val="00F933FD"/>
    <w:rsid w:val="00F966F9"/>
    <w:rsid w:val="00F96AF3"/>
    <w:rsid w:val="00F9756D"/>
    <w:rsid w:val="00FA0513"/>
    <w:rsid w:val="00FA0D76"/>
    <w:rsid w:val="00FA0EA4"/>
    <w:rsid w:val="00FA1383"/>
    <w:rsid w:val="00FA141E"/>
    <w:rsid w:val="00FA1892"/>
    <w:rsid w:val="00FA200E"/>
    <w:rsid w:val="00FA2576"/>
    <w:rsid w:val="00FA4333"/>
    <w:rsid w:val="00FA4B2B"/>
    <w:rsid w:val="00FA51F5"/>
    <w:rsid w:val="00FA6FDF"/>
    <w:rsid w:val="00FA7C84"/>
    <w:rsid w:val="00FB0C7E"/>
    <w:rsid w:val="00FB2826"/>
    <w:rsid w:val="00FB2D94"/>
    <w:rsid w:val="00FB42E3"/>
    <w:rsid w:val="00FB7D1B"/>
    <w:rsid w:val="00FC0A93"/>
    <w:rsid w:val="00FC2518"/>
    <w:rsid w:val="00FC2B27"/>
    <w:rsid w:val="00FC2D1E"/>
    <w:rsid w:val="00FC32CF"/>
    <w:rsid w:val="00FC4D97"/>
    <w:rsid w:val="00FC747E"/>
    <w:rsid w:val="00FC77E8"/>
    <w:rsid w:val="00FC7F24"/>
    <w:rsid w:val="00FD060E"/>
    <w:rsid w:val="00FD1674"/>
    <w:rsid w:val="00FD16E8"/>
    <w:rsid w:val="00FD1730"/>
    <w:rsid w:val="00FD1766"/>
    <w:rsid w:val="00FD52F6"/>
    <w:rsid w:val="00FD5B03"/>
    <w:rsid w:val="00FE1393"/>
    <w:rsid w:val="00FE1667"/>
    <w:rsid w:val="00FE22A1"/>
    <w:rsid w:val="00FE2374"/>
    <w:rsid w:val="00FE592E"/>
    <w:rsid w:val="00FE5BC8"/>
    <w:rsid w:val="00FE64C1"/>
    <w:rsid w:val="00FE7293"/>
    <w:rsid w:val="00FF0348"/>
    <w:rsid w:val="00FF08D9"/>
    <w:rsid w:val="00FF5E12"/>
    <w:rsid w:val="00FF62CD"/>
    <w:rsid w:val="00FF6386"/>
    <w:rsid w:val="00FF7455"/>
  </w:rsids>
  <m:mathPr>
    <m:mathFont m:val="Cambria Math"/>
    <m:brkBin m:val="before"/>
    <m:brkBinSub m:val="--"/>
    <m:smallFrac/>
    <m:dispDef/>
    <m:lMargin m:val="0"/>
    <m:rMargin m:val="0"/>
    <m:defJc m:val="centerGroup"/>
    <m:wrapIndent m:val="1440"/>
    <m:intLim m:val="subSup"/>
    <m:naryLim m:val="undOvr"/>
  </m:mathPr>
  <w:themeFontLang w:val="es-G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012169"/>
    </o:shapedefaults>
    <o:shapelayout v:ext="edit">
      <o:idmap v:ext="edit" data="1"/>
    </o:shapelayout>
  </w:shapeDefaults>
  <w:decimalSymbol w:val="."/>
  <w:listSeparator w:val=","/>
  <w14:docId w14:val="6C08155E"/>
  <w15:docId w15:val="{816F4112-B50D-45A7-92FE-EB3A9BB9C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5AF6"/>
    <w:pPr>
      <w:jc w:val="both"/>
    </w:pPr>
    <w:rPr>
      <w:rFonts w:ascii="Arial" w:hAnsi="Arial" w:cs="Arial"/>
      <w:sz w:val="22"/>
    </w:rPr>
  </w:style>
  <w:style w:type="paragraph" w:styleId="Ttulo1">
    <w:name w:val="heading 1"/>
    <w:basedOn w:val="Normal"/>
    <w:next w:val="Normal"/>
    <w:link w:val="Ttulo1Car"/>
    <w:uiPriority w:val="9"/>
    <w:qFormat/>
    <w:rsid w:val="00F2273E"/>
    <w:pPr>
      <w:keepNext/>
      <w:keepLines/>
      <w:jc w:val="left"/>
      <w:outlineLvl w:val="0"/>
    </w:pPr>
    <w:rPr>
      <w:rFonts w:eastAsia="Times New Roman" w:cs="Times New Roman"/>
      <w:bCs/>
      <w:caps/>
      <w:color w:val="012169"/>
      <w:sz w:val="52"/>
      <w:szCs w:val="28"/>
    </w:rPr>
  </w:style>
  <w:style w:type="paragraph" w:styleId="Ttulo2">
    <w:name w:val="heading 2"/>
    <w:basedOn w:val="Normal"/>
    <w:next w:val="Normal"/>
    <w:link w:val="Ttulo2Car"/>
    <w:uiPriority w:val="9"/>
    <w:unhideWhenUsed/>
    <w:qFormat/>
    <w:rsid w:val="003A42D0"/>
    <w:pPr>
      <w:keepNext/>
      <w:keepLines/>
      <w:jc w:val="left"/>
      <w:outlineLvl w:val="1"/>
    </w:pPr>
    <w:rPr>
      <w:rFonts w:eastAsia="Times New Roman" w:cs="Times New Roman"/>
      <w:b/>
      <w:bCs/>
      <w:color w:val="012169"/>
      <w:sz w:val="28"/>
      <w:szCs w:val="26"/>
    </w:rPr>
  </w:style>
  <w:style w:type="paragraph" w:styleId="Ttulo3">
    <w:name w:val="heading 3"/>
    <w:basedOn w:val="Normal"/>
    <w:next w:val="Normal"/>
    <w:link w:val="Ttulo3Car"/>
    <w:uiPriority w:val="9"/>
    <w:unhideWhenUsed/>
    <w:qFormat/>
    <w:rsid w:val="000E4760"/>
    <w:pPr>
      <w:keepNext/>
      <w:keepLines/>
      <w:spacing w:before="200"/>
      <w:outlineLvl w:val="2"/>
    </w:pPr>
    <w:rPr>
      <w:rFonts w:eastAsia="Times New Roman" w:cs="Times New Roman"/>
      <w:b/>
      <w:bCs/>
      <w:color w:val="012169"/>
    </w:rPr>
  </w:style>
  <w:style w:type="paragraph" w:styleId="Ttulo4">
    <w:name w:val="heading 4"/>
    <w:basedOn w:val="Normal"/>
    <w:next w:val="Normal"/>
    <w:link w:val="Ttulo4Car"/>
    <w:uiPriority w:val="9"/>
    <w:unhideWhenUsed/>
    <w:qFormat/>
    <w:rsid w:val="00C70A7A"/>
    <w:pPr>
      <w:keepNext/>
      <w:keepLines/>
      <w:spacing w:before="200"/>
      <w:outlineLvl w:val="3"/>
    </w:pPr>
    <w:rPr>
      <w:rFonts w:eastAsia="Times New Roman" w:cs="Times New Roman"/>
      <w:b/>
      <w:bCs/>
      <w:iCs/>
      <w:color w:val="002A6C"/>
      <w:sz w:val="18"/>
    </w:rPr>
  </w:style>
  <w:style w:type="paragraph" w:styleId="Ttulo5">
    <w:name w:val="heading 5"/>
    <w:basedOn w:val="Normal"/>
    <w:next w:val="Normal"/>
    <w:link w:val="Ttulo5Car"/>
    <w:uiPriority w:val="9"/>
    <w:unhideWhenUsed/>
    <w:qFormat/>
    <w:rsid w:val="00E614E1"/>
    <w:pPr>
      <w:keepNext/>
      <w:keepLines/>
      <w:spacing w:before="200"/>
      <w:outlineLvl w:val="4"/>
    </w:pPr>
    <w:rPr>
      <w:rFonts w:ascii="Cambria" w:eastAsia="Times New Roman" w:hAnsi="Cambria" w:cs="Times New Roman"/>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EA7540"/>
    <w:pPr>
      <w:contextualSpacing/>
    </w:pPr>
  </w:style>
  <w:style w:type="table" w:styleId="Tablaconcuadrcula">
    <w:name w:val="Table Grid"/>
    <w:basedOn w:val="Tablanormal"/>
    <w:uiPriority w:val="59"/>
    <w:rsid w:val="00F81BA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uiPriority w:val="99"/>
    <w:rsid w:val="00BF3C52"/>
    <w:rPr>
      <w:color w:val="0000FF"/>
      <w:u w:val="single"/>
    </w:rPr>
  </w:style>
  <w:style w:type="paragraph" w:styleId="Textonotapie">
    <w:name w:val="footnote text"/>
    <w:basedOn w:val="Normal"/>
    <w:link w:val="TextonotapieCar"/>
    <w:uiPriority w:val="99"/>
    <w:unhideWhenUsed/>
    <w:rsid w:val="00BF3C52"/>
  </w:style>
  <w:style w:type="character" w:customStyle="1" w:styleId="TextonotapieCar">
    <w:name w:val="Texto nota pie Car"/>
    <w:link w:val="Textonotapie"/>
    <w:uiPriority w:val="99"/>
    <w:rsid w:val="00BF3C52"/>
    <w:rPr>
      <w:sz w:val="20"/>
      <w:szCs w:val="20"/>
    </w:rPr>
  </w:style>
  <w:style w:type="character" w:styleId="Refdenotaalpie">
    <w:name w:val="footnote reference"/>
    <w:uiPriority w:val="99"/>
    <w:semiHidden/>
    <w:unhideWhenUsed/>
    <w:rsid w:val="00BF3C52"/>
    <w:rPr>
      <w:vertAlign w:val="superscript"/>
    </w:rPr>
  </w:style>
  <w:style w:type="character" w:styleId="Refdecomentario">
    <w:name w:val="annotation reference"/>
    <w:uiPriority w:val="99"/>
    <w:semiHidden/>
    <w:unhideWhenUsed/>
    <w:rsid w:val="00B37E9B"/>
    <w:rPr>
      <w:sz w:val="16"/>
      <w:szCs w:val="16"/>
    </w:rPr>
  </w:style>
  <w:style w:type="paragraph" w:styleId="Textocomentario">
    <w:name w:val="annotation text"/>
    <w:basedOn w:val="Normal"/>
    <w:link w:val="TextocomentarioCar"/>
    <w:uiPriority w:val="99"/>
    <w:unhideWhenUsed/>
    <w:rsid w:val="00B37E9B"/>
  </w:style>
  <w:style w:type="character" w:customStyle="1" w:styleId="TextocomentarioCar">
    <w:name w:val="Texto comentario Car"/>
    <w:link w:val="Textocomentario"/>
    <w:uiPriority w:val="99"/>
    <w:rsid w:val="00B37E9B"/>
    <w:rPr>
      <w:sz w:val="20"/>
      <w:szCs w:val="20"/>
    </w:rPr>
  </w:style>
  <w:style w:type="paragraph" w:styleId="Asuntodelcomentario">
    <w:name w:val="annotation subject"/>
    <w:basedOn w:val="Textocomentario"/>
    <w:next w:val="Textocomentario"/>
    <w:link w:val="AsuntodelcomentarioCar"/>
    <w:uiPriority w:val="99"/>
    <w:semiHidden/>
    <w:unhideWhenUsed/>
    <w:rsid w:val="00B37E9B"/>
    <w:rPr>
      <w:b/>
      <w:bCs/>
    </w:rPr>
  </w:style>
  <w:style w:type="character" w:customStyle="1" w:styleId="AsuntodelcomentarioCar">
    <w:name w:val="Asunto del comentario Car"/>
    <w:link w:val="Asuntodelcomentario"/>
    <w:uiPriority w:val="99"/>
    <w:semiHidden/>
    <w:rsid w:val="00B37E9B"/>
    <w:rPr>
      <w:b/>
      <w:bCs/>
      <w:sz w:val="20"/>
      <w:szCs w:val="20"/>
    </w:rPr>
  </w:style>
  <w:style w:type="paragraph" w:styleId="Textodeglobo">
    <w:name w:val="Balloon Text"/>
    <w:basedOn w:val="Normal"/>
    <w:link w:val="TextodegloboCar"/>
    <w:uiPriority w:val="99"/>
    <w:semiHidden/>
    <w:unhideWhenUsed/>
    <w:rsid w:val="00B37E9B"/>
    <w:rPr>
      <w:rFonts w:ascii="Tahoma" w:hAnsi="Tahoma" w:cs="Tahoma"/>
      <w:sz w:val="16"/>
      <w:szCs w:val="16"/>
    </w:rPr>
  </w:style>
  <w:style w:type="character" w:customStyle="1" w:styleId="TextodegloboCar">
    <w:name w:val="Texto de globo Car"/>
    <w:link w:val="Textodeglobo"/>
    <w:uiPriority w:val="99"/>
    <w:semiHidden/>
    <w:rsid w:val="00B37E9B"/>
    <w:rPr>
      <w:rFonts w:ascii="Tahoma" w:hAnsi="Tahoma" w:cs="Tahoma"/>
      <w:sz w:val="16"/>
      <w:szCs w:val="16"/>
    </w:rPr>
  </w:style>
  <w:style w:type="paragraph" w:styleId="NormalWeb">
    <w:name w:val="Normal (Web)"/>
    <w:basedOn w:val="Normal"/>
    <w:uiPriority w:val="99"/>
    <w:semiHidden/>
    <w:unhideWhenUsed/>
    <w:rsid w:val="00513364"/>
    <w:pPr>
      <w:spacing w:before="100" w:beforeAutospacing="1" w:after="100" w:afterAutospacing="1"/>
    </w:pPr>
    <w:rPr>
      <w:rFonts w:ascii="Times New Roman" w:eastAsia="Times New Roman" w:hAnsi="Times New Roman" w:cs="Times New Roman"/>
      <w:sz w:val="24"/>
      <w:szCs w:val="24"/>
    </w:rPr>
  </w:style>
  <w:style w:type="paragraph" w:styleId="Encabezado">
    <w:name w:val="header"/>
    <w:basedOn w:val="Normal"/>
    <w:link w:val="EncabezadoCar"/>
    <w:uiPriority w:val="99"/>
    <w:unhideWhenUsed/>
    <w:rsid w:val="008F6DB9"/>
    <w:pPr>
      <w:tabs>
        <w:tab w:val="center" w:pos="4680"/>
        <w:tab w:val="right" w:pos="9360"/>
      </w:tabs>
    </w:pPr>
  </w:style>
  <w:style w:type="character" w:customStyle="1" w:styleId="EncabezadoCar">
    <w:name w:val="Encabezado Car"/>
    <w:basedOn w:val="Fuentedeprrafopredeter"/>
    <w:link w:val="Encabezado"/>
    <w:uiPriority w:val="99"/>
    <w:rsid w:val="008F6DB9"/>
  </w:style>
  <w:style w:type="paragraph" w:styleId="Piedepgina">
    <w:name w:val="footer"/>
    <w:basedOn w:val="Normal"/>
    <w:link w:val="PiedepginaCar"/>
    <w:uiPriority w:val="99"/>
    <w:unhideWhenUsed/>
    <w:rsid w:val="008F6DB9"/>
    <w:pPr>
      <w:tabs>
        <w:tab w:val="center" w:pos="4680"/>
        <w:tab w:val="right" w:pos="9360"/>
      </w:tabs>
    </w:pPr>
  </w:style>
  <w:style w:type="character" w:customStyle="1" w:styleId="PiedepginaCar">
    <w:name w:val="Pie de página Car"/>
    <w:basedOn w:val="Fuentedeprrafopredeter"/>
    <w:link w:val="Piedepgina"/>
    <w:uiPriority w:val="99"/>
    <w:rsid w:val="008F6DB9"/>
  </w:style>
  <w:style w:type="paragraph" w:styleId="Revisin">
    <w:name w:val="Revision"/>
    <w:hidden/>
    <w:uiPriority w:val="99"/>
    <w:semiHidden/>
    <w:rsid w:val="008F6DB9"/>
    <w:rPr>
      <w:sz w:val="22"/>
      <w:szCs w:val="22"/>
    </w:rPr>
  </w:style>
  <w:style w:type="paragraph" w:customStyle="1" w:styleId="Default">
    <w:name w:val="Default"/>
    <w:rsid w:val="00D64AC5"/>
    <w:pPr>
      <w:autoSpaceDE w:val="0"/>
      <w:autoSpaceDN w:val="0"/>
      <w:adjustRightInd w:val="0"/>
    </w:pPr>
    <w:rPr>
      <w:rFonts w:ascii="Arial" w:hAnsi="Arial" w:cs="Arial"/>
      <w:color w:val="000000"/>
      <w:sz w:val="24"/>
      <w:szCs w:val="24"/>
    </w:rPr>
  </w:style>
  <w:style w:type="character" w:customStyle="1" w:styleId="Ttulo1Car">
    <w:name w:val="Título 1 Car"/>
    <w:link w:val="Ttulo1"/>
    <w:uiPriority w:val="9"/>
    <w:rsid w:val="00F2273E"/>
    <w:rPr>
      <w:rFonts w:ascii="Arial" w:eastAsia="Times New Roman" w:hAnsi="Arial"/>
      <w:bCs/>
      <w:caps/>
      <w:color w:val="012169"/>
      <w:sz w:val="52"/>
      <w:szCs w:val="28"/>
    </w:rPr>
  </w:style>
  <w:style w:type="character" w:customStyle="1" w:styleId="Ttulo2Car">
    <w:name w:val="Título 2 Car"/>
    <w:link w:val="Ttulo2"/>
    <w:uiPriority w:val="9"/>
    <w:rsid w:val="003A42D0"/>
    <w:rPr>
      <w:rFonts w:ascii="Gill Sans MT" w:eastAsia="Times New Roman" w:hAnsi="Gill Sans MT"/>
      <w:b/>
      <w:bCs/>
      <w:color w:val="012169"/>
      <w:sz w:val="28"/>
      <w:szCs w:val="26"/>
    </w:rPr>
  </w:style>
  <w:style w:type="character" w:customStyle="1" w:styleId="Ttulo3Car">
    <w:name w:val="Título 3 Car"/>
    <w:link w:val="Ttulo3"/>
    <w:uiPriority w:val="9"/>
    <w:rsid w:val="000E4760"/>
    <w:rPr>
      <w:rFonts w:ascii="GillSans" w:eastAsia="Times New Roman" w:hAnsi="GillSans"/>
      <w:b/>
      <w:bCs/>
      <w:color w:val="012169"/>
      <w:sz w:val="22"/>
    </w:rPr>
  </w:style>
  <w:style w:type="character" w:customStyle="1" w:styleId="Ttulo4Car">
    <w:name w:val="Título 4 Car"/>
    <w:link w:val="Ttulo4"/>
    <w:uiPriority w:val="9"/>
    <w:rsid w:val="00C70A7A"/>
    <w:rPr>
      <w:rFonts w:ascii="Gill Sans MT" w:eastAsia="Times New Roman" w:hAnsi="Gill Sans MT"/>
      <w:b/>
      <w:bCs/>
      <w:iCs/>
      <w:color w:val="002A6C"/>
      <w:sz w:val="18"/>
    </w:rPr>
  </w:style>
  <w:style w:type="paragraph" w:styleId="TtulodeTDC">
    <w:name w:val="TOC Heading"/>
    <w:basedOn w:val="Ttulo1"/>
    <w:next w:val="Normal"/>
    <w:uiPriority w:val="39"/>
    <w:unhideWhenUsed/>
    <w:qFormat/>
    <w:rsid w:val="00E00E61"/>
    <w:pPr>
      <w:outlineLvl w:val="9"/>
    </w:pPr>
    <w:rPr>
      <w:lang w:eastAsia="ja-JP"/>
    </w:rPr>
  </w:style>
  <w:style w:type="paragraph" w:styleId="TDC1">
    <w:name w:val="toc 1"/>
    <w:basedOn w:val="Normal"/>
    <w:next w:val="Normal"/>
    <w:autoRedefine/>
    <w:uiPriority w:val="39"/>
    <w:unhideWhenUsed/>
    <w:rsid w:val="0099147C"/>
    <w:pPr>
      <w:spacing w:after="100" w:line="360" w:lineRule="auto"/>
    </w:pPr>
  </w:style>
  <w:style w:type="paragraph" w:styleId="TDC2">
    <w:name w:val="toc 2"/>
    <w:basedOn w:val="Normal"/>
    <w:next w:val="Normal"/>
    <w:autoRedefine/>
    <w:uiPriority w:val="39"/>
    <w:unhideWhenUsed/>
    <w:rsid w:val="0099147C"/>
    <w:pPr>
      <w:spacing w:after="100"/>
      <w:ind w:left="220"/>
    </w:pPr>
    <w:rPr>
      <w:sz w:val="20"/>
    </w:rPr>
  </w:style>
  <w:style w:type="character" w:styleId="Hipervnculovisitado">
    <w:name w:val="FollowedHyperlink"/>
    <w:uiPriority w:val="99"/>
    <w:semiHidden/>
    <w:unhideWhenUsed/>
    <w:rsid w:val="00EC243D"/>
    <w:rPr>
      <w:color w:val="800080"/>
      <w:u w:val="single"/>
    </w:rPr>
  </w:style>
  <w:style w:type="paragraph" w:customStyle="1" w:styleId="PhotoLegend">
    <w:name w:val="Photo Legend"/>
    <w:basedOn w:val="Normal"/>
    <w:rsid w:val="00EC243D"/>
    <w:pPr>
      <w:suppressAutoHyphens/>
      <w:spacing w:line="280" w:lineRule="exact"/>
    </w:pPr>
    <w:rPr>
      <w:i/>
      <w:color w:val="3F3F3F"/>
      <w:spacing w:val="-4"/>
    </w:rPr>
  </w:style>
  <w:style w:type="character" w:customStyle="1" w:styleId="Ttulo5Car">
    <w:name w:val="Título 5 Car"/>
    <w:link w:val="Ttulo5"/>
    <w:uiPriority w:val="9"/>
    <w:rsid w:val="00E614E1"/>
    <w:rPr>
      <w:rFonts w:ascii="Cambria" w:eastAsia="Times New Roman" w:hAnsi="Cambria" w:cs="Times New Roman"/>
      <w:color w:val="243F60"/>
    </w:rPr>
  </w:style>
  <w:style w:type="paragraph" w:styleId="TDC3">
    <w:name w:val="toc 3"/>
    <w:basedOn w:val="Normal"/>
    <w:next w:val="Normal"/>
    <w:autoRedefine/>
    <w:uiPriority w:val="39"/>
    <w:unhideWhenUsed/>
    <w:rsid w:val="0099147C"/>
    <w:pPr>
      <w:spacing w:after="100"/>
      <w:ind w:left="440"/>
    </w:pPr>
    <w:rPr>
      <w:sz w:val="20"/>
    </w:rPr>
  </w:style>
  <w:style w:type="paragraph" w:styleId="Textosinformato">
    <w:name w:val="Plain Text"/>
    <w:basedOn w:val="Normal"/>
    <w:link w:val="TextosinformatoCar"/>
    <w:uiPriority w:val="99"/>
    <w:unhideWhenUsed/>
    <w:rsid w:val="0002082B"/>
    <w:rPr>
      <w:rFonts w:ascii="Calibri" w:hAnsi="Calibri"/>
      <w:szCs w:val="21"/>
    </w:rPr>
  </w:style>
  <w:style w:type="character" w:customStyle="1" w:styleId="TextosinformatoCar">
    <w:name w:val="Texto sin formato Car"/>
    <w:link w:val="Textosinformato"/>
    <w:uiPriority w:val="99"/>
    <w:rsid w:val="0002082B"/>
    <w:rPr>
      <w:rFonts w:ascii="Calibri" w:hAnsi="Calibri"/>
      <w:szCs w:val="21"/>
    </w:rPr>
  </w:style>
  <w:style w:type="paragraph" w:styleId="Descripcin">
    <w:name w:val="caption"/>
    <w:basedOn w:val="Normal"/>
    <w:next w:val="Normal"/>
    <w:uiPriority w:val="35"/>
    <w:unhideWhenUsed/>
    <w:qFormat/>
    <w:rsid w:val="002F083A"/>
    <w:pPr>
      <w:spacing w:after="200"/>
    </w:pPr>
    <w:rPr>
      <w:b/>
      <w:bCs/>
      <w:color w:val="4F81BD"/>
      <w:sz w:val="18"/>
      <w:szCs w:val="18"/>
    </w:rPr>
  </w:style>
  <w:style w:type="paragraph" w:styleId="Sinespaciado">
    <w:name w:val="No Spacing"/>
    <w:link w:val="SinespaciadoCar"/>
    <w:uiPriority w:val="1"/>
    <w:qFormat/>
    <w:rsid w:val="00127E02"/>
    <w:rPr>
      <w:rFonts w:ascii="Arial" w:hAnsi="Arial"/>
      <w:sz w:val="22"/>
      <w:szCs w:val="22"/>
    </w:rPr>
  </w:style>
  <w:style w:type="paragraph" w:customStyle="1" w:styleId="Style1">
    <w:name w:val="Style1"/>
    <w:basedOn w:val="Normal"/>
    <w:link w:val="Style1Char"/>
    <w:qFormat/>
    <w:rsid w:val="00B40865"/>
    <w:rPr>
      <w:b/>
      <w:color w:val="002A6C"/>
    </w:rPr>
  </w:style>
  <w:style w:type="paragraph" w:styleId="Textonotaalfinal">
    <w:name w:val="endnote text"/>
    <w:basedOn w:val="Normal"/>
    <w:link w:val="TextonotaalfinalCar"/>
    <w:uiPriority w:val="99"/>
    <w:unhideWhenUsed/>
    <w:rsid w:val="00B533E6"/>
  </w:style>
  <w:style w:type="character" w:customStyle="1" w:styleId="Style1Char">
    <w:name w:val="Style1 Char"/>
    <w:link w:val="Style1"/>
    <w:rsid w:val="00B40865"/>
    <w:rPr>
      <w:rFonts w:ascii="Arial" w:hAnsi="Arial" w:cs="Arial"/>
      <w:b/>
      <w:color w:val="002A6C"/>
      <w:sz w:val="20"/>
      <w:szCs w:val="20"/>
    </w:rPr>
  </w:style>
  <w:style w:type="character" w:customStyle="1" w:styleId="TextonotaalfinalCar">
    <w:name w:val="Texto nota al final Car"/>
    <w:link w:val="Textonotaalfinal"/>
    <w:uiPriority w:val="99"/>
    <w:rsid w:val="00B533E6"/>
    <w:rPr>
      <w:rFonts w:ascii="Arial" w:hAnsi="Arial" w:cs="Arial"/>
      <w:sz w:val="20"/>
      <w:szCs w:val="20"/>
    </w:rPr>
  </w:style>
  <w:style w:type="character" w:styleId="Refdenotaalfinal">
    <w:name w:val="endnote reference"/>
    <w:uiPriority w:val="99"/>
    <w:semiHidden/>
    <w:unhideWhenUsed/>
    <w:rsid w:val="00B533E6"/>
    <w:rPr>
      <w:vertAlign w:val="superscript"/>
    </w:rPr>
  </w:style>
  <w:style w:type="character" w:customStyle="1" w:styleId="apple-style-span">
    <w:name w:val="apple-style-span"/>
    <w:basedOn w:val="Fuentedeprrafopredeter"/>
    <w:rsid w:val="003317F8"/>
  </w:style>
  <w:style w:type="character" w:customStyle="1" w:styleId="apple-converted-space">
    <w:name w:val="apple-converted-space"/>
    <w:basedOn w:val="Fuentedeprrafopredeter"/>
    <w:rsid w:val="003317F8"/>
  </w:style>
  <w:style w:type="paragraph" w:customStyle="1" w:styleId="Style2">
    <w:name w:val="Style2"/>
    <w:basedOn w:val="Style1"/>
    <w:link w:val="Style2Char"/>
    <w:qFormat/>
    <w:rsid w:val="007746EB"/>
    <w:rPr>
      <w:caps/>
      <w:szCs w:val="22"/>
    </w:rPr>
  </w:style>
  <w:style w:type="paragraph" w:customStyle="1" w:styleId="Style3">
    <w:name w:val="Style3"/>
    <w:basedOn w:val="Style1"/>
    <w:link w:val="Style3Char"/>
    <w:qFormat/>
    <w:rsid w:val="007746EB"/>
    <w:rPr>
      <w:b w:val="0"/>
      <w:i/>
    </w:rPr>
  </w:style>
  <w:style w:type="character" w:customStyle="1" w:styleId="Style2Char">
    <w:name w:val="Style2 Char"/>
    <w:link w:val="Style2"/>
    <w:rsid w:val="007746EB"/>
    <w:rPr>
      <w:rFonts w:ascii="GillSans" w:hAnsi="GillSans" w:cs="Arial"/>
      <w:b/>
      <w:caps/>
      <w:color w:val="002A6C"/>
      <w:sz w:val="20"/>
      <w:szCs w:val="20"/>
    </w:rPr>
  </w:style>
  <w:style w:type="paragraph" w:customStyle="1" w:styleId="Style4">
    <w:name w:val="Style4"/>
    <w:basedOn w:val="Style1"/>
    <w:link w:val="Style4Char"/>
    <w:qFormat/>
    <w:rsid w:val="00EA0592"/>
    <w:pPr>
      <w:spacing w:line="360" w:lineRule="auto"/>
    </w:pPr>
    <w:rPr>
      <w:i/>
      <w:sz w:val="24"/>
      <w:szCs w:val="24"/>
      <w:shd w:val="clear" w:color="auto" w:fill="FFFFFF"/>
    </w:rPr>
  </w:style>
  <w:style w:type="character" w:customStyle="1" w:styleId="Style3Char">
    <w:name w:val="Style3 Char"/>
    <w:link w:val="Style3"/>
    <w:rsid w:val="007746EB"/>
    <w:rPr>
      <w:rFonts w:ascii="GillSans" w:hAnsi="GillSans" w:cs="Arial"/>
      <w:b w:val="0"/>
      <w:i/>
      <w:color w:val="002A6C"/>
      <w:sz w:val="20"/>
      <w:szCs w:val="20"/>
    </w:rPr>
  </w:style>
  <w:style w:type="character" w:customStyle="1" w:styleId="Style4Char">
    <w:name w:val="Style4 Char"/>
    <w:link w:val="Style4"/>
    <w:rsid w:val="00EA0592"/>
    <w:rPr>
      <w:rFonts w:ascii="GillSans" w:hAnsi="GillSans" w:cs="Arial"/>
      <w:b/>
      <w:i/>
      <w:color w:val="002A6C"/>
      <w:sz w:val="24"/>
      <w:szCs w:val="24"/>
    </w:rPr>
  </w:style>
  <w:style w:type="paragraph" w:customStyle="1" w:styleId="bodytext1">
    <w:name w:val="bodytext1"/>
    <w:basedOn w:val="Normal"/>
    <w:link w:val="bodytext1Char"/>
    <w:qFormat/>
    <w:rsid w:val="00CE75B7"/>
    <w:rPr>
      <w:rFonts w:ascii="GillSans Light" w:hAnsi="GillSans Light"/>
      <w:szCs w:val="22"/>
    </w:rPr>
  </w:style>
  <w:style w:type="paragraph" w:customStyle="1" w:styleId="headline1">
    <w:name w:val="headline1"/>
    <w:basedOn w:val="Normal"/>
    <w:link w:val="headline1Char"/>
    <w:qFormat/>
    <w:rsid w:val="000B0038"/>
    <w:pPr>
      <w:spacing w:line="720" w:lineRule="atLeast"/>
    </w:pPr>
    <w:rPr>
      <w:b/>
      <w:caps/>
      <w:color w:val="012169"/>
      <w:sz w:val="52"/>
      <w:szCs w:val="72"/>
    </w:rPr>
  </w:style>
  <w:style w:type="character" w:customStyle="1" w:styleId="bodytext1Char">
    <w:name w:val="bodytext1 Char"/>
    <w:link w:val="bodytext1"/>
    <w:rsid w:val="00CE75B7"/>
    <w:rPr>
      <w:rFonts w:ascii="GillSans Light" w:hAnsi="GillSans Light" w:cs="Arial"/>
      <w:sz w:val="22"/>
      <w:szCs w:val="22"/>
    </w:rPr>
  </w:style>
  <w:style w:type="paragraph" w:customStyle="1" w:styleId="subsectionheadline1">
    <w:name w:val="subsectionheadline1"/>
    <w:basedOn w:val="Style2"/>
    <w:link w:val="subsectionheadline1Char"/>
    <w:qFormat/>
    <w:rsid w:val="00E62993"/>
    <w:rPr>
      <w:sz w:val="24"/>
      <w:szCs w:val="24"/>
    </w:rPr>
  </w:style>
  <w:style w:type="character" w:customStyle="1" w:styleId="headline1Char">
    <w:name w:val="headline1 Char"/>
    <w:link w:val="headline1"/>
    <w:rsid w:val="000B0038"/>
    <w:rPr>
      <w:rFonts w:ascii="GillSans" w:hAnsi="GillSans" w:cs="Arial"/>
      <w:b/>
      <w:caps/>
      <w:color w:val="012169"/>
      <w:sz w:val="52"/>
      <w:szCs w:val="72"/>
    </w:rPr>
  </w:style>
  <w:style w:type="character" w:customStyle="1" w:styleId="subsectionheadline1Char">
    <w:name w:val="subsectionheadline1 Char"/>
    <w:link w:val="subsectionheadline1"/>
    <w:rsid w:val="00E62993"/>
    <w:rPr>
      <w:rFonts w:ascii="GillSans" w:hAnsi="GillSans" w:cs="Arial"/>
      <w:b/>
      <w:caps/>
      <w:color w:val="002A6C"/>
      <w:sz w:val="24"/>
      <w:szCs w:val="24"/>
    </w:rPr>
  </w:style>
  <w:style w:type="paragraph" w:customStyle="1" w:styleId="Message">
    <w:name w:val="Message"/>
    <w:basedOn w:val="Normal"/>
    <w:qFormat/>
    <w:rsid w:val="00065825"/>
    <w:pPr>
      <w:spacing w:before="120" w:line="260" w:lineRule="exact"/>
    </w:pPr>
    <w:rPr>
      <w:rFonts w:eastAsia="Times New Roman" w:cs="Times New Roman"/>
      <w:color w:val="002A6C"/>
    </w:rPr>
  </w:style>
  <w:style w:type="paragraph" w:styleId="Puesto">
    <w:name w:val="Title"/>
    <w:basedOn w:val="Normal"/>
    <w:next w:val="Normal"/>
    <w:link w:val="PuestoCar1"/>
    <w:uiPriority w:val="10"/>
    <w:qFormat/>
    <w:rsid w:val="00065825"/>
    <w:pPr>
      <w:spacing w:before="240" w:after="240" w:line="520" w:lineRule="exact"/>
      <w:outlineLvl w:val="0"/>
    </w:pPr>
    <w:rPr>
      <w:rFonts w:eastAsia="Times New Roman" w:cs="Times New Roman"/>
      <w:color w:val="002A6C"/>
      <w:kern w:val="28"/>
      <w:sz w:val="36"/>
      <w:szCs w:val="36"/>
    </w:rPr>
  </w:style>
  <w:style w:type="character" w:customStyle="1" w:styleId="PuestoCar1">
    <w:name w:val="Puesto Car1"/>
    <w:link w:val="Puesto"/>
    <w:uiPriority w:val="10"/>
    <w:rsid w:val="00065825"/>
    <w:rPr>
      <w:rFonts w:ascii="Arial" w:eastAsia="Times New Roman" w:hAnsi="Arial" w:cs="Times New Roman"/>
      <w:color w:val="002A6C"/>
      <w:kern w:val="28"/>
      <w:sz w:val="36"/>
      <w:szCs w:val="36"/>
    </w:rPr>
  </w:style>
  <w:style w:type="paragraph" w:customStyle="1" w:styleId="PublicationDate">
    <w:name w:val="Publication Date"/>
    <w:basedOn w:val="Message"/>
    <w:next w:val="Message"/>
    <w:qFormat/>
    <w:rsid w:val="00065825"/>
    <w:pPr>
      <w:spacing w:before="0" w:after="120" w:line="280" w:lineRule="exact"/>
    </w:pPr>
    <w:rPr>
      <w:b/>
    </w:rPr>
  </w:style>
  <w:style w:type="paragraph" w:customStyle="1" w:styleId="sectionhead">
    <w:name w:val="sectionhead"/>
    <w:basedOn w:val="Normal"/>
    <w:link w:val="sectionheadChar"/>
    <w:qFormat/>
    <w:rsid w:val="004F3C09"/>
    <w:pPr>
      <w:widowControl w:val="0"/>
      <w:autoSpaceDE w:val="0"/>
      <w:autoSpaceDN w:val="0"/>
      <w:adjustRightInd w:val="0"/>
      <w:spacing w:after="319"/>
    </w:pPr>
    <w:rPr>
      <w:rFonts w:eastAsia="Times New Roman" w:cs="Gill Sans"/>
      <w:b/>
      <w:bCs/>
      <w:caps/>
      <w:color w:val="002A6C"/>
      <w:sz w:val="24"/>
      <w:szCs w:val="24"/>
    </w:rPr>
  </w:style>
  <w:style w:type="character" w:customStyle="1" w:styleId="sectionheadChar">
    <w:name w:val="sectionhead Char"/>
    <w:link w:val="sectionhead"/>
    <w:rsid w:val="004F3C09"/>
    <w:rPr>
      <w:rFonts w:ascii="Gill Sans MT" w:eastAsia="Times New Roman" w:hAnsi="Gill Sans MT" w:cs="Gill Sans"/>
      <w:b/>
      <w:bCs/>
      <w:caps/>
      <w:color w:val="002A6C"/>
      <w:sz w:val="24"/>
      <w:szCs w:val="24"/>
    </w:rPr>
  </w:style>
  <w:style w:type="paragraph" w:customStyle="1" w:styleId="bodyStyle1">
    <w:name w:val="bodyStyle1"/>
    <w:basedOn w:val="Normal"/>
    <w:link w:val="bodyStyle1Char"/>
    <w:qFormat/>
    <w:rsid w:val="004F3C09"/>
    <w:pPr>
      <w:widowControl w:val="0"/>
      <w:autoSpaceDE w:val="0"/>
      <w:autoSpaceDN w:val="0"/>
      <w:adjustRightInd w:val="0"/>
    </w:pPr>
    <w:rPr>
      <w:rFonts w:eastAsia="Times New Roman" w:cs="Gill Sans"/>
      <w:bCs/>
      <w:szCs w:val="22"/>
    </w:rPr>
  </w:style>
  <w:style w:type="character" w:customStyle="1" w:styleId="bodyStyle1Char">
    <w:name w:val="bodyStyle1 Char"/>
    <w:link w:val="bodyStyle1"/>
    <w:rsid w:val="004F3C09"/>
    <w:rPr>
      <w:rFonts w:ascii="Gill Sans MT" w:eastAsia="Times New Roman" w:hAnsi="Gill Sans MT" w:cs="Gill Sans"/>
      <w:bCs/>
      <w:sz w:val="22"/>
      <w:szCs w:val="22"/>
    </w:rPr>
  </w:style>
  <w:style w:type="paragraph" w:customStyle="1" w:styleId="headline2">
    <w:name w:val="headline2"/>
    <w:basedOn w:val="headline1"/>
    <w:link w:val="headline2Char"/>
    <w:qFormat/>
    <w:rsid w:val="005A5745"/>
    <w:rPr>
      <w:b w:val="0"/>
      <w:color w:val="002A6C"/>
      <w:szCs w:val="52"/>
    </w:rPr>
  </w:style>
  <w:style w:type="character" w:customStyle="1" w:styleId="headline2Char">
    <w:name w:val="headline2 Char"/>
    <w:link w:val="headline2"/>
    <w:rsid w:val="005A5745"/>
    <w:rPr>
      <w:rFonts w:ascii="Gill Sans MT" w:hAnsi="Gill Sans MT" w:cs="Arial"/>
      <w:b/>
      <w:caps/>
      <w:color w:val="002A6C"/>
      <w:sz w:val="52"/>
      <w:szCs w:val="52"/>
    </w:rPr>
  </w:style>
  <w:style w:type="paragraph" w:styleId="Textoindependiente">
    <w:name w:val="Body Text"/>
    <w:basedOn w:val="Normal"/>
    <w:link w:val="TextoindependienteCar"/>
    <w:semiHidden/>
    <w:rsid w:val="0055043B"/>
    <w:rPr>
      <w:rFonts w:ascii="Times New Roman" w:eastAsia="Times New Roman" w:hAnsi="Times New Roman" w:cs="Times New Roman"/>
      <w:sz w:val="24"/>
    </w:rPr>
  </w:style>
  <w:style w:type="character" w:customStyle="1" w:styleId="TextoindependienteCar">
    <w:name w:val="Texto independiente Car"/>
    <w:link w:val="Textoindependiente"/>
    <w:semiHidden/>
    <w:rsid w:val="0055043B"/>
    <w:rPr>
      <w:rFonts w:ascii="Times New Roman" w:eastAsia="Times New Roman" w:hAnsi="Times New Roman"/>
      <w:sz w:val="24"/>
    </w:rPr>
  </w:style>
  <w:style w:type="paragraph" w:customStyle="1" w:styleId="Encabezado1">
    <w:name w:val="Encabezado 1"/>
    <w:basedOn w:val="headline2"/>
    <w:autoRedefine/>
    <w:qFormat/>
    <w:rsid w:val="000B0038"/>
  </w:style>
  <w:style w:type="paragraph" w:customStyle="1" w:styleId="Encabezado2">
    <w:name w:val="Encabezado 2"/>
    <w:basedOn w:val="sectionhead"/>
    <w:autoRedefine/>
    <w:qFormat/>
    <w:rsid w:val="00CC66E3"/>
    <w:rPr>
      <w:caps w:val="0"/>
      <w:sz w:val="28"/>
      <w:lang w:val="es-GT"/>
    </w:rPr>
  </w:style>
  <w:style w:type="paragraph" w:customStyle="1" w:styleId="Encabezado3">
    <w:name w:val="Encabezado 3"/>
    <w:basedOn w:val="bodyStyle1"/>
    <w:autoRedefine/>
    <w:qFormat/>
    <w:rsid w:val="00107587"/>
    <w:pPr>
      <w:ind w:left="720" w:hanging="360"/>
    </w:pPr>
    <w:rPr>
      <w:b/>
      <w:color w:val="012169"/>
    </w:rPr>
  </w:style>
  <w:style w:type="paragraph" w:styleId="TDC4">
    <w:name w:val="toc 4"/>
    <w:basedOn w:val="Normal"/>
    <w:next w:val="Normal"/>
    <w:autoRedefine/>
    <w:uiPriority w:val="39"/>
    <w:unhideWhenUsed/>
    <w:rsid w:val="00CB77F7"/>
    <w:pPr>
      <w:spacing w:after="100"/>
      <w:ind w:left="600"/>
    </w:pPr>
  </w:style>
  <w:style w:type="paragraph" w:customStyle="1" w:styleId="Cuadros">
    <w:name w:val="Cuadros"/>
    <w:basedOn w:val="bodyStyle1"/>
    <w:qFormat/>
    <w:rsid w:val="00DE5418"/>
    <w:pPr>
      <w:numPr>
        <w:numId w:val="5"/>
      </w:numPr>
      <w:jc w:val="center"/>
    </w:pPr>
    <w:rPr>
      <w:color w:val="012169"/>
      <w:sz w:val="20"/>
      <w:lang w:val="es-GT"/>
    </w:rPr>
  </w:style>
  <w:style w:type="paragraph" w:styleId="Tabladeilustraciones">
    <w:name w:val="table of figures"/>
    <w:basedOn w:val="Normal"/>
    <w:next w:val="Normal"/>
    <w:uiPriority w:val="99"/>
    <w:unhideWhenUsed/>
    <w:rsid w:val="00B10812"/>
    <w:pPr>
      <w:spacing w:line="360" w:lineRule="auto"/>
      <w:ind w:left="720" w:hanging="720"/>
    </w:pPr>
    <w:rPr>
      <w:sz w:val="20"/>
    </w:rPr>
  </w:style>
  <w:style w:type="paragraph" w:customStyle="1" w:styleId="Figuras">
    <w:name w:val="Figuras"/>
    <w:basedOn w:val="Cuadros"/>
    <w:qFormat/>
    <w:rsid w:val="00DE5418"/>
    <w:pPr>
      <w:numPr>
        <w:numId w:val="4"/>
      </w:numPr>
    </w:pPr>
  </w:style>
  <w:style w:type="character" w:customStyle="1" w:styleId="A9">
    <w:name w:val="A9"/>
    <w:uiPriority w:val="99"/>
    <w:rsid w:val="003E79CE"/>
    <w:rPr>
      <w:rFonts w:ascii="QRKEG U+ Interstate" w:hAnsi="QRKEG U+ Interstate" w:cs="QRKEG U+ Interstate"/>
      <w:color w:val="00A7E1"/>
      <w:sz w:val="11"/>
      <w:szCs w:val="11"/>
    </w:rPr>
  </w:style>
  <w:style w:type="paragraph" w:customStyle="1" w:styleId="Puesto1">
    <w:name w:val="Puesto1"/>
    <w:basedOn w:val="Normal"/>
    <w:next w:val="Normal"/>
    <w:link w:val="PuestoCar"/>
    <w:uiPriority w:val="10"/>
    <w:qFormat/>
    <w:rsid w:val="00791019"/>
    <w:pPr>
      <w:spacing w:after="240"/>
      <w:contextualSpacing/>
      <w:jc w:val="center"/>
    </w:pPr>
    <w:rPr>
      <w:rFonts w:cs="Times New Roman"/>
      <w:sz w:val="52"/>
      <w:szCs w:val="52"/>
    </w:rPr>
  </w:style>
  <w:style w:type="character" w:customStyle="1" w:styleId="PuestoCar">
    <w:name w:val="Puesto Car"/>
    <w:link w:val="Puesto1"/>
    <w:uiPriority w:val="10"/>
    <w:locked/>
    <w:rsid w:val="00791019"/>
    <w:rPr>
      <w:rFonts w:ascii="Arial" w:hAnsi="Arial"/>
      <w:sz w:val="52"/>
      <w:szCs w:val="52"/>
    </w:rPr>
  </w:style>
  <w:style w:type="character" w:customStyle="1" w:styleId="SinespaciadoCar">
    <w:name w:val="Sin espaciado Car"/>
    <w:link w:val="Sinespaciado"/>
    <w:uiPriority w:val="1"/>
    <w:locked/>
    <w:rsid w:val="00E755A0"/>
    <w:rPr>
      <w:rFonts w:ascii="Arial" w:hAnsi="Arial"/>
      <w:sz w:val="22"/>
      <w:szCs w:val="22"/>
    </w:rPr>
  </w:style>
  <w:style w:type="paragraph" w:customStyle="1" w:styleId="Puesto10">
    <w:name w:val="Puesto1"/>
    <w:basedOn w:val="Normal"/>
    <w:next w:val="Normal"/>
    <w:uiPriority w:val="10"/>
    <w:qFormat/>
    <w:rsid w:val="00453E13"/>
    <w:pPr>
      <w:spacing w:after="240"/>
      <w:contextualSpacing/>
      <w:jc w:val="center"/>
    </w:pPr>
    <w:rPr>
      <w:rFonts w:cs="Times New Roman"/>
      <w:sz w:val="52"/>
      <w:szCs w:val="52"/>
    </w:rPr>
  </w:style>
  <w:style w:type="paragraph" w:customStyle="1" w:styleId="Fotos">
    <w:name w:val="Fotos"/>
    <w:basedOn w:val="Cuadros"/>
    <w:qFormat/>
    <w:rsid w:val="003B5771"/>
    <w:pPr>
      <w:numPr>
        <w:numId w:val="8"/>
      </w:numPr>
      <w:jc w:val="left"/>
    </w:pPr>
    <w:rPr>
      <w:bCs w:val="0"/>
    </w:rPr>
  </w:style>
  <w:style w:type="table" w:styleId="Cuadrculaclara-nfasis5">
    <w:name w:val="Light Grid Accent 5"/>
    <w:basedOn w:val="Tablanormal"/>
    <w:uiPriority w:val="62"/>
    <w:rsid w:val="00D8673E"/>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437506">
      <w:bodyDiv w:val="1"/>
      <w:marLeft w:val="0"/>
      <w:marRight w:val="0"/>
      <w:marTop w:val="0"/>
      <w:marBottom w:val="0"/>
      <w:divBdr>
        <w:top w:val="none" w:sz="0" w:space="0" w:color="auto"/>
        <w:left w:val="none" w:sz="0" w:space="0" w:color="auto"/>
        <w:bottom w:val="none" w:sz="0" w:space="0" w:color="auto"/>
        <w:right w:val="none" w:sz="0" w:space="0" w:color="auto"/>
      </w:divBdr>
    </w:div>
    <w:div w:id="115178321">
      <w:bodyDiv w:val="1"/>
      <w:marLeft w:val="0"/>
      <w:marRight w:val="0"/>
      <w:marTop w:val="0"/>
      <w:marBottom w:val="0"/>
      <w:divBdr>
        <w:top w:val="none" w:sz="0" w:space="0" w:color="auto"/>
        <w:left w:val="none" w:sz="0" w:space="0" w:color="auto"/>
        <w:bottom w:val="none" w:sz="0" w:space="0" w:color="auto"/>
        <w:right w:val="none" w:sz="0" w:space="0" w:color="auto"/>
      </w:divBdr>
    </w:div>
    <w:div w:id="415711427">
      <w:bodyDiv w:val="1"/>
      <w:marLeft w:val="0"/>
      <w:marRight w:val="0"/>
      <w:marTop w:val="0"/>
      <w:marBottom w:val="0"/>
      <w:divBdr>
        <w:top w:val="none" w:sz="0" w:space="0" w:color="auto"/>
        <w:left w:val="none" w:sz="0" w:space="0" w:color="auto"/>
        <w:bottom w:val="none" w:sz="0" w:space="0" w:color="auto"/>
        <w:right w:val="none" w:sz="0" w:space="0" w:color="auto"/>
      </w:divBdr>
    </w:div>
    <w:div w:id="437679209">
      <w:bodyDiv w:val="1"/>
      <w:marLeft w:val="0"/>
      <w:marRight w:val="0"/>
      <w:marTop w:val="0"/>
      <w:marBottom w:val="0"/>
      <w:divBdr>
        <w:top w:val="none" w:sz="0" w:space="0" w:color="auto"/>
        <w:left w:val="none" w:sz="0" w:space="0" w:color="auto"/>
        <w:bottom w:val="none" w:sz="0" w:space="0" w:color="auto"/>
        <w:right w:val="none" w:sz="0" w:space="0" w:color="auto"/>
      </w:divBdr>
    </w:div>
    <w:div w:id="671446830">
      <w:bodyDiv w:val="1"/>
      <w:marLeft w:val="0"/>
      <w:marRight w:val="0"/>
      <w:marTop w:val="0"/>
      <w:marBottom w:val="0"/>
      <w:divBdr>
        <w:top w:val="none" w:sz="0" w:space="0" w:color="auto"/>
        <w:left w:val="none" w:sz="0" w:space="0" w:color="auto"/>
        <w:bottom w:val="none" w:sz="0" w:space="0" w:color="auto"/>
        <w:right w:val="none" w:sz="0" w:space="0" w:color="auto"/>
      </w:divBdr>
    </w:div>
    <w:div w:id="679822205">
      <w:bodyDiv w:val="1"/>
      <w:marLeft w:val="0"/>
      <w:marRight w:val="0"/>
      <w:marTop w:val="0"/>
      <w:marBottom w:val="0"/>
      <w:divBdr>
        <w:top w:val="none" w:sz="0" w:space="0" w:color="auto"/>
        <w:left w:val="none" w:sz="0" w:space="0" w:color="auto"/>
        <w:bottom w:val="none" w:sz="0" w:space="0" w:color="auto"/>
        <w:right w:val="none" w:sz="0" w:space="0" w:color="auto"/>
      </w:divBdr>
    </w:div>
    <w:div w:id="710612269">
      <w:bodyDiv w:val="1"/>
      <w:marLeft w:val="0"/>
      <w:marRight w:val="0"/>
      <w:marTop w:val="0"/>
      <w:marBottom w:val="0"/>
      <w:divBdr>
        <w:top w:val="none" w:sz="0" w:space="0" w:color="auto"/>
        <w:left w:val="none" w:sz="0" w:space="0" w:color="auto"/>
        <w:bottom w:val="none" w:sz="0" w:space="0" w:color="auto"/>
        <w:right w:val="none" w:sz="0" w:space="0" w:color="auto"/>
      </w:divBdr>
    </w:div>
    <w:div w:id="786579240">
      <w:bodyDiv w:val="1"/>
      <w:marLeft w:val="0"/>
      <w:marRight w:val="0"/>
      <w:marTop w:val="0"/>
      <w:marBottom w:val="0"/>
      <w:divBdr>
        <w:top w:val="none" w:sz="0" w:space="0" w:color="auto"/>
        <w:left w:val="none" w:sz="0" w:space="0" w:color="auto"/>
        <w:bottom w:val="none" w:sz="0" w:space="0" w:color="auto"/>
        <w:right w:val="none" w:sz="0" w:space="0" w:color="auto"/>
      </w:divBdr>
    </w:div>
    <w:div w:id="1125659062">
      <w:bodyDiv w:val="1"/>
      <w:marLeft w:val="0"/>
      <w:marRight w:val="0"/>
      <w:marTop w:val="0"/>
      <w:marBottom w:val="0"/>
      <w:divBdr>
        <w:top w:val="none" w:sz="0" w:space="0" w:color="auto"/>
        <w:left w:val="none" w:sz="0" w:space="0" w:color="auto"/>
        <w:bottom w:val="none" w:sz="0" w:space="0" w:color="auto"/>
        <w:right w:val="none" w:sz="0" w:space="0" w:color="auto"/>
      </w:divBdr>
    </w:div>
    <w:div w:id="1224675479">
      <w:bodyDiv w:val="1"/>
      <w:marLeft w:val="0"/>
      <w:marRight w:val="0"/>
      <w:marTop w:val="0"/>
      <w:marBottom w:val="0"/>
      <w:divBdr>
        <w:top w:val="none" w:sz="0" w:space="0" w:color="auto"/>
        <w:left w:val="none" w:sz="0" w:space="0" w:color="auto"/>
        <w:bottom w:val="none" w:sz="0" w:space="0" w:color="auto"/>
        <w:right w:val="none" w:sz="0" w:space="0" w:color="auto"/>
      </w:divBdr>
    </w:div>
    <w:div w:id="1317756541">
      <w:bodyDiv w:val="1"/>
      <w:marLeft w:val="0"/>
      <w:marRight w:val="0"/>
      <w:marTop w:val="0"/>
      <w:marBottom w:val="0"/>
      <w:divBdr>
        <w:top w:val="none" w:sz="0" w:space="0" w:color="auto"/>
        <w:left w:val="none" w:sz="0" w:space="0" w:color="auto"/>
        <w:bottom w:val="none" w:sz="0" w:space="0" w:color="auto"/>
        <w:right w:val="none" w:sz="0" w:space="0" w:color="auto"/>
      </w:divBdr>
    </w:div>
    <w:div w:id="1343623848">
      <w:bodyDiv w:val="1"/>
      <w:marLeft w:val="0"/>
      <w:marRight w:val="0"/>
      <w:marTop w:val="0"/>
      <w:marBottom w:val="0"/>
      <w:divBdr>
        <w:top w:val="none" w:sz="0" w:space="0" w:color="auto"/>
        <w:left w:val="none" w:sz="0" w:space="0" w:color="auto"/>
        <w:bottom w:val="none" w:sz="0" w:space="0" w:color="auto"/>
        <w:right w:val="none" w:sz="0" w:space="0" w:color="auto"/>
      </w:divBdr>
    </w:div>
    <w:div w:id="1367372309">
      <w:bodyDiv w:val="1"/>
      <w:marLeft w:val="0"/>
      <w:marRight w:val="0"/>
      <w:marTop w:val="0"/>
      <w:marBottom w:val="0"/>
      <w:divBdr>
        <w:top w:val="none" w:sz="0" w:space="0" w:color="auto"/>
        <w:left w:val="none" w:sz="0" w:space="0" w:color="auto"/>
        <w:bottom w:val="none" w:sz="0" w:space="0" w:color="auto"/>
        <w:right w:val="none" w:sz="0" w:space="0" w:color="auto"/>
      </w:divBdr>
    </w:div>
    <w:div w:id="1381788250">
      <w:bodyDiv w:val="1"/>
      <w:marLeft w:val="0"/>
      <w:marRight w:val="0"/>
      <w:marTop w:val="0"/>
      <w:marBottom w:val="0"/>
      <w:divBdr>
        <w:top w:val="none" w:sz="0" w:space="0" w:color="auto"/>
        <w:left w:val="none" w:sz="0" w:space="0" w:color="auto"/>
        <w:bottom w:val="none" w:sz="0" w:space="0" w:color="auto"/>
        <w:right w:val="none" w:sz="0" w:space="0" w:color="auto"/>
      </w:divBdr>
    </w:div>
    <w:div w:id="1427655740">
      <w:bodyDiv w:val="1"/>
      <w:marLeft w:val="0"/>
      <w:marRight w:val="0"/>
      <w:marTop w:val="0"/>
      <w:marBottom w:val="0"/>
      <w:divBdr>
        <w:top w:val="none" w:sz="0" w:space="0" w:color="auto"/>
        <w:left w:val="none" w:sz="0" w:space="0" w:color="auto"/>
        <w:bottom w:val="none" w:sz="0" w:space="0" w:color="auto"/>
        <w:right w:val="none" w:sz="0" w:space="0" w:color="auto"/>
      </w:divBdr>
    </w:div>
    <w:div w:id="1460489608">
      <w:bodyDiv w:val="1"/>
      <w:marLeft w:val="0"/>
      <w:marRight w:val="0"/>
      <w:marTop w:val="0"/>
      <w:marBottom w:val="0"/>
      <w:divBdr>
        <w:top w:val="none" w:sz="0" w:space="0" w:color="auto"/>
        <w:left w:val="none" w:sz="0" w:space="0" w:color="auto"/>
        <w:bottom w:val="none" w:sz="0" w:space="0" w:color="auto"/>
        <w:right w:val="none" w:sz="0" w:space="0" w:color="auto"/>
      </w:divBdr>
    </w:div>
    <w:div w:id="1496140391">
      <w:bodyDiv w:val="1"/>
      <w:marLeft w:val="0"/>
      <w:marRight w:val="0"/>
      <w:marTop w:val="0"/>
      <w:marBottom w:val="0"/>
      <w:divBdr>
        <w:top w:val="none" w:sz="0" w:space="0" w:color="auto"/>
        <w:left w:val="none" w:sz="0" w:space="0" w:color="auto"/>
        <w:bottom w:val="none" w:sz="0" w:space="0" w:color="auto"/>
        <w:right w:val="none" w:sz="0" w:space="0" w:color="auto"/>
      </w:divBdr>
    </w:div>
    <w:div w:id="1612009332">
      <w:bodyDiv w:val="1"/>
      <w:marLeft w:val="0"/>
      <w:marRight w:val="0"/>
      <w:marTop w:val="0"/>
      <w:marBottom w:val="0"/>
      <w:divBdr>
        <w:top w:val="none" w:sz="0" w:space="0" w:color="auto"/>
        <w:left w:val="none" w:sz="0" w:space="0" w:color="auto"/>
        <w:bottom w:val="none" w:sz="0" w:space="0" w:color="auto"/>
        <w:right w:val="none" w:sz="0" w:space="0" w:color="auto"/>
      </w:divBdr>
    </w:div>
    <w:div w:id="1825930944">
      <w:bodyDiv w:val="1"/>
      <w:marLeft w:val="0"/>
      <w:marRight w:val="0"/>
      <w:marTop w:val="0"/>
      <w:marBottom w:val="0"/>
      <w:divBdr>
        <w:top w:val="none" w:sz="0" w:space="0" w:color="auto"/>
        <w:left w:val="none" w:sz="0" w:space="0" w:color="auto"/>
        <w:bottom w:val="none" w:sz="0" w:space="0" w:color="auto"/>
        <w:right w:val="none" w:sz="0" w:space="0" w:color="auto"/>
      </w:divBdr>
      <w:divsChild>
        <w:div w:id="43676666">
          <w:marLeft w:val="1166"/>
          <w:marRight w:val="0"/>
          <w:marTop w:val="86"/>
          <w:marBottom w:val="0"/>
          <w:divBdr>
            <w:top w:val="none" w:sz="0" w:space="0" w:color="auto"/>
            <w:left w:val="none" w:sz="0" w:space="0" w:color="auto"/>
            <w:bottom w:val="none" w:sz="0" w:space="0" w:color="auto"/>
            <w:right w:val="none" w:sz="0" w:space="0" w:color="auto"/>
          </w:divBdr>
        </w:div>
        <w:div w:id="277182178">
          <w:marLeft w:val="547"/>
          <w:marRight w:val="0"/>
          <w:marTop w:val="96"/>
          <w:marBottom w:val="0"/>
          <w:divBdr>
            <w:top w:val="none" w:sz="0" w:space="0" w:color="auto"/>
            <w:left w:val="none" w:sz="0" w:space="0" w:color="auto"/>
            <w:bottom w:val="none" w:sz="0" w:space="0" w:color="auto"/>
            <w:right w:val="none" w:sz="0" w:space="0" w:color="auto"/>
          </w:divBdr>
        </w:div>
        <w:div w:id="489634943">
          <w:marLeft w:val="1166"/>
          <w:marRight w:val="0"/>
          <w:marTop w:val="86"/>
          <w:marBottom w:val="0"/>
          <w:divBdr>
            <w:top w:val="none" w:sz="0" w:space="0" w:color="auto"/>
            <w:left w:val="none" w:sz="0" w:space="0" w:color="auto"/>
            <w:bottom w:val="none" w:sz="0" w:space="0" w:color="auto"/>
            <w:right w:val="none" w:sz="0" w:space="0" w:color="auto"/>
          </w:divBdr>
        </w:div>
        <w:div w:id="627205640">
          <w:marLeft w:val="547"/>
          <w:marRight w:val="0"/>
          <w:marTop w:val="96"/>
          <w:marBottom w:val="0"/>
          <w:divBdr>
            <w:top w:val="none" w:sz="0" w:space="0" w:color="auto"/>
            <w:left w:val="none" w:sz="0" w:space="0" w:color="auto"/>
            <w:bottom w:val="none" w:sz="0" w:space="0" w:color="auto"/>
            <w:right w:val="none" w:sz="0" w:space="0" w:color="auto"/>
          </w:divBdr>
        </w:div>
        <w:div w:id="856506666">
          <w:marLeft w:val="1166"/>
          <w:marRight w:val="0"/>
          <w:marTop w:val="86"/>
          <w:marBottom w:val="0"/>
          <w:divBdr>
            <w:top w:val="none" w:sz="0" w:space="0" w:color="auto"/>
            <w:left w:val="none" w:sz="0" w:space="0" w:color="auto"/>
            <w:bottom w:val="none" w:sz="0" w:space="0" w:color="auto"/>
            <w:right w:val="none" w:sz="0" w:space="0" w:color="auto"/>
          </w:divBdr>
        </w:div>
        <w:div w:id="1721975860">
          <w:marLeft w:val="1166"/>
          <w:marRight w:val="0"/>
          <w:marTop w:val="86"/>
          <w:marBottom w:val="0"/>
          <w:divBdr>
            <w:top w:val="none" w:sz="0" w:space="0" w:color="auto"/>
            <w:left w:val="none" w:sz="0" w:space="0" w:color="auto"/>
            <w:bottom w:val="none" w:sz="0" w:space="0" w:color="auto"/>
            <w:right w:val="none" w:sz="0" w:space="0" w:color="auto"/>
          </w:divBdr>
        </w:div>
        <w:div w:id="1765416491">
          <w:marLeft w:val="547"/>
          <w:marRight w:val="0"/>
          <w:marTop w:val="96"/>
          <w:marBottom w:val="0"/>
          <w:divBdr>
            <w:top w:val="none" w:sz="0" w:space="0" w:color="auto"/>
            <w:left w:val="none" w:sz="0" w:space="0" w:color="auto"/>
            <w:bottom w:val="none" w:sz="0" w:space="0" w:color="auto"/>
            <w:right w:val="none" w:sz="0" w:space="0" w:color="auto"/>
          </w:divBdr>
        </w:div>
      </w:divsChild>
    </w:div>
    <w:div w:id="1858032413">
      <w:bodyDiv w:val="1"/>
      <w:marLeft w:val="0"/>
      <w:marRight w:val="0"/>
      <w:marTop w:val="0"/>
      <w:marBottom w:val="0"/>
      <w:divBdr>
        <w:top w:val="none" w:sz="0" w:space="0" w:color="auto"/>
        <w:left w:val="none" w:sz="0" w:space="0" w:color="auto"/>
        <w:bottom w:val="none" w:sz="0" w:space="0" w:color="auto"/>
        <w:right w:val="none" w:sz="0" w:space="0" w:color="auto"/>
      </w:divBdr>
    </w:div>
    <w:div w:id="1866020932">
      <w:bodyDiv w:val="1"/>
      <w:marLeft w:val="0"/>
      <w:marRight w:val="0"/>
      <w:marTop w:val="0"/>
      <w:marBottom w:val="0"/>
      <w:divBdr>
        <w:top w:val="none" w:sz="0" w:space="0" w:color="auto"/>
        <w:left w:val="none" w:sz="0" w:space="0" w:color="auto"/>
        <w:bottom w:val="none" w:sz="0" w:space="0" w:color="auto"/>
        <w:right w:val="none" w:sz="0" w:space="0" w:color="auto"/>
      </w:divBdr>
    </w:div>
    <w:div w:id="2005469690">
      <w:bodyDiv w:val="1"/>
      <w:marLeft w:val="0"/>
      <w:marRight w:val="0"/>
      <w:marTop w:val="0"/>
      <w:marBottom w:val="0"/>
      <w:divBdr>
        <w:top w:val="none" w:sz="0" w:space="0" w:color="auto"/>
        <w:left w:val="none" w:sz="0" w:space="0" w:color="auto"/>
        <w:bottom w:val="none" w:sz="0" w:space="0" w:color="auto"/>
        <w:right w:val="none" w:sz="0" w:space="0" w:color="auto"/>
      </w:divBdr>
    </w:div>
    <w:div w:id="2036350254">
      <w:bodyDiv w:val="1"/>
      <w:marLeft w:val="0"/>
      <w:marRight w:val="0"/>
      <w:marTop w:val="0"/>
      <w:marBottom w:val="0"/>
      <w:divBdr>
        <w:top w:val="none" w:sz="0" w:space="0" w:color="auto"/>
        <w:left w:val="none" w:sz="0" w:space="0" w:color="auto"/>
        <w:bottom w:val="none" w:sz="0" w:space="0" w:color="auto"/>
        <w:right w:val="none" w:sz="0" w:space="0" w:color="auto"/>
      </w:divBdr>
    </w:div>
    <w:div w:id="2042514797">
      <w:bodyDiv w:val="1"/>
      <w:marLeft w:val="0"/>
      <w:marRight w:val="0"/>
      <w:marTop w:val="0"/>
      <w:marBottom w:val="0"/>
      <w:divBdr>
        <w:top w:val="none" w:sz="0" w:space="0" w:color="auto"/>
        <w:left w:val="none" w:sz="0" w:space="0" w:color="auto"/>
        <w:bottom w:val="none" w:sz="0" w:space="0" w:color="auto"/>
        <w:right w:val="none" w:sz="0" w:space="0" w:color="auto"/>
      </w:divBdr>
    </w:div>
    <w:div w:id="2125729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3.jpe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6" Type="http://schemas.openxmlformats.org/officeDocument/2006/relationships/footer" Target="footer4.xml"/><Relationship Id="rId107" Type="http://schemas.openxmlformats.org/officeDocument/2006/relationships/image" Target="media/image89.jpeg"/><Relationship Id="rId11" Type="http://schemas.openxmlformats.org/officeDocument/2006/relationships/endnotes" Target="endnote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image" Target="media/image84.jpeg"/><Relationship Id="rId5" Type="http://schemas.openxmlformats.org/officeDocument/2006/relationships/customXml" Target="../customXml/item5.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image" Target="media/image4.jpeg"/><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30.jpeg"/><Relationship Id="rId64" Type="http://schemas.openxmlformats.org/officeDocument/2006/relationships/image" Target="media/image46.jpeg"/><Relationship Id="rId69" Type="http://schemas.openxmlformats.org/officeDocument/2006/relationships/image" Target="media/image51.jpeg"/><Relationship Id="rId80" Type="http://schemas.openxmlformats.org/officeDocument/2006/relationships/image" Target="media/image62.jpeg"/><Relationship Id="rId85" Type="http://schemas.openxmlformats.org/officeDocument/2006/relationships/image" Target="media/image67.jpeg"/><Relationship Id="rId12" Type="http://schemas.openxmlformats.org/officeDocument/2006/relationships/image" Target="media/image1.png"/><Relationship Id="rId17" Type="http://schemas.openxmlformats.org/officeDocument/2006/relationships/image" Target="media/image2.jpeg"/><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41.jpeg"/><Relationship Id="rId103" Type="http://schemas.openxmlformats.org/officeDocument/2006/relationships/image" Target="media/image85.jpeg"/><Relationship Id="rId108" Type="http://schemas.openxmlformats.org/officeDocument/2006/relationships/fontTable" Target="fontTable.xml"/><Relationship Id="rId54" Type="http://schemas.openxmlformats.org/officeDocument/2006/relationships/image" Target="media/image36.jpeg"/><Relationship Id="rId70" Type="http://schemas.openxmlformats.org/officeDocument/2006/relationships/image" Target="media/image52.jpeg"/><Relationship Id="rId75" Type="http://schemas.openxmlformats.org/officeDocument/2006/relationships/image" Target="media/image57.jpeg"/><Relationship Id="rId91" Type="http://schemas.openxmlformats.org/officeDocument/2006/relationships/image" Target="media/image73.jpeg"/><Relationship Id="rId96" Type="http://schemas.openxmlformats.org/officeDocument/2006/relationships/image" Target="media/image78.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image" Target="media/image39.jpeg"/><Relationship Id="rId106" Type="http://schemas.openxmlformats.org/officeDocument/2006/relationships/image" Target="media/image88.jpeg"/><Relationship Id="rId10" Type="http://schemas.openxmlformats.org/officeDocument/2006/relationships/footnotes" Target="footnotes.xml"/><Relationship Id="rId31" Type="http://schemas.openxmlformats.org/officeDocument/2006/relationships/image" Target="media/image13.pn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1.xml"/><Relationship Id="rId39" Type="http://schemas.openxmlformats.org/officeDocument/2006/relationships/image" Target="media/image21.jpeg"/><Relationship Id="rId109" Type="http://schemas.openxmlformats.org/officeDocument/2006/relationships/theme" Target="theme/theme1.xml"/><Relationship Id="rId34" Type="http://schemas.openxmlformats.org/officeDocument/2006/relationships/image" Target="media/image16.png"/><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7" Type="http://schemas.openxmlformats.org/officeDocument/2006/relationships/styles" Target="styl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jpeg"/><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48.jpeg"/><Relationship Id="rId87" Type="http://schemas.openxmlformats.org/officeDocument/2006/relationships/image" Target="media/image69.jpeg"/><Relationship Id="rId61" Type="http://schemas.openxmlformats.org/officeDocument/2006/relationships/image" Target="media/image43.jpeg"/><Relationship Id="rId82" Type="http://schemas.openxmlformats.org/officeDocument/2006/relationships/image" Target="media/image64.jpeg"/><Relationship Id="rId19" Type="http://schemas.openxmlformats.org/officeDocument/2006/relationships/header" Target="header2.xml"/><Relationship Id="rId14"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7.jpeg"/><Relationship Id="rId8" Type="http://schemas.openxmlformats.org/officeDocument/2006/relationships/settings" Target="settings.xml"/><Relationship Id="rId51" Type="http://schemas.openxmlformats.org/officeDocument/2006/relationships/image" Target="media/image33.jpeg"/><Relationship Id="rId72" Type="http://schemas.openxmlformats.org/officeDocument/2006/relationships/image" Target="media/image54.jpeg"/><Relationship Id="rId93" Type="http://schemas.openxmlformats.org/officeDocument/2006/relationships/image" Target="media/image75.jpeg"/><Relationship Id="rId98" Type="http://schemas.openxmlformats.org/officeDocument/2006/relationships/image" Target="media/image80.jpeg"/><Relationship Id="rId3" Type="http://schemas.openxmlformats.org/officeDocument/2006/relationships/customXml" Target="../customXml/item3.xml"/><Relationship Id="rId25" Type="http://schemas.openxmlformats.org/officeDocument/2006/relationships/image" Target="media/image7.jpeg"/><Relationship Id="rId46" Type="http://schemas.openxmlformats.org/officeDocument/2006/relationships/image" Target="media/image28.jpeg"/><Relationship Id="rId67" Type="http://schemas.openxmlformats.org/officeDocument/2006/relationships/image" Target="media/image49.jpeg"/><Relationship Id="rId20" Type="http://schemas.openxmlformats.org/officeDocument/2006/relationships/header" Target="header3.xml"/><Relationship Id="rId41" Type="http://schemas.openxmlformats.org/officeDocument/2006/relationships/image" Target="media/image23.jpeg"/><Relationship Id="rId62" Type="http://schemas.openxmlformats.org/officeDocument/2006/relationships/image" Target="media/image44.jpeg"/><Relationship Id="rId83" Type="http://schemas.openxmlformats.org/officeDocument/2006/relationships/image" Target="media/image65.jpeg"/><Relationship Id="rId88" Type="http://schemas.openxmlformats.org/officeDocument/2006/relationships/image" Target="media/image7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geboeck\Dropbox\MSI-Kenya\Evaluation%20resources.Ami\USAID%20Evaluation%20Report%20Template%20for%20branding.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ocument_x0020_Type xmlns="19221738-99b9-46c9-a95f-ea2971ceb629">None</Document_x0020_Type>
    <_dlc_DocId xmlns="1296c0e4-3bb8-4ee6-9ae6-8d89b19e49b3">U2WUQQYKXMRT-38-15</_dlc_DocId>
    <_dlc_DocIdUrl xmlns="1296c0e4-3bb8-4ee6-9ae6-8d89b19e49b3">
      <Url>http://connect.msi-inc.com/Communications/_layouts/DocIdRedir.aspx?ID=U2WUQQYKXMRT-38-15</Url>
      <Description>U2WUQQYKXMRT-38-15</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1400D3DA85803418ACA1E3829D2F7DE" ma:contentTypeVersion="1" ma:contentTypeDescription="Create a new document." ma:contentTypeScope="" ma:versionID="081275be76fef0145ec8a0b5b2c404df">
  <xsd:schema xmlns:xsd="http://www.w3.org/2001/XMLSchema" xmlns:xs="http://www.w3.org/2001/XMLSchema" xmlns:p="http://schemas.microsoft.com/office/2006/metadata/properties" xmlns:ns2="1296c0e4-3bb8-4ee6-9ae6-8d89b19e49b3" xmlns:ns3="19221738-99b9-46c9-a95f-ea2971ceb629" targetNamespace="http://schemas.microsoft.com/office/2006/metadata/properties" ma:root="true" ma:fieldsID="27820a75d5b84ac0cf10fa812e5354a8" ns2:_="" ns3:_="">
    <xsd:import namespace="1296c0e4-3bb8-4ee6-9ae6-8d89b19e49b3"/>
    <xsd:import namespace="19221738-99b9-46c9-a95f-ea2971ceb629"/>
    <xsd:element name="properties">
      <xsd:complexType>
        <xsd:sequence>
          <xsd:element name="documentManagement">
            <xsd:complexType>
              <xsd:all>
                <xsd:element ref="ns2:_dlc_DocId" minOccurs="0"/>
                <xsd:element ref="ns2:_dlc_DocIdUrl" minOccurs="0"/>
                <xsd:element ref="ns2:_dlc_DocIdPersistId" minOccurs="0"/>
                <xsd:element ref="ns3:Docum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96c0e4-3bb8-4ee6-9ae6-8d89b19e49b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9221738-99b9-46c9-a95f-ea2971ceb629" elementFormDefault="qualified">
    <xsd:import namespace="http://schemas.microsoft.com/office/2006/documentManagement/types"/>
    <xsd:import namespace="http://schemas.microsoft.com/office/infopath/2007/PartnerControls"/>
    <xsd:element name="Document_x0020_Type" ma:index="11" nillable="true" ma:displayName="Document Type" ma:default="None" ma:format="Dropdown" ma:internalName="Document_x0020_Type" ma:readOnly="false">
      <xsd:simpleType>
        <xsd:restriction base="dms:Choice">
          <xsd:enumeration value="None"/>
          <xsd:enumeration value="MSI Branding Manual"/>
          <xsd:enumeration value="Branding Request Form"/>
          <xsd:enumeration value="USAID Graphics Standards Manua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D3C26-843A-48A2-BF15-C06D072D8EE6}">
  <ds:schemaRefs>
    <ds:schemaRef ds:uri="http://schemas.microsoft.com/sharepoint/v3/contenttype/forms"/>
  </ds:schemaRefs>
</ds:datastoreItem>
</file>

<file path=customXml/itemProps2.xml><?xml version="1.0" encoding="utf-8"?>
<ds:datastoreItem xmlns:ds="http://schemas.openxmlformats.org/officeDocument/2006/customXml" ds:itemID="{1F05ACDC-1818-43FF-A5C2-A9C619CDEEF1}">
  <ds:schemaRefs>
    <ds:schemaRef ds:uri="http://schemas.microsoft.com/office/2006/metadata/properties"/>
    <ds:schemaRef ds:uri="http://schemas.microsoft.com/office/infopath/2007/PartnerControls"/>
    <ds:schemaRef ds:uri="19221738-99b9-46c9-a95f-ea2971ceb629"/>
    <ds:schemaRef ds:uri="1296c0e4-3bb8-4ee6-9ae6-8d89b19e49b3"/>
  </ds:schemaRefs>
</ds:datastoreItem>
</file>

<file path=customXml/itemProps3.xml><?xml version="1.0" encoding="utf-8"?>
<ds:datastoreItem xmlns:ds="http://schemas.openxmlformats.org/officeDocument/2006/customXml" ds:itemID="{A69E2F81-1015-4984-96D2-37BBA4F080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96c0e4-3bb8-4ee6-9ae6-8d89b19e49b3"/>
    <ds:schemaRef ds:uri="19221738-99b9-46c9-a95f-ea2971ceb6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B88D94F-6C1D-4DA0-BE5B-612207A9930E}">
  <ds:schemaRefs>
    <ds:schemaRef ds:uri="http://schemas.microsoft.com/sharepoint/events"/>
  </ds:schemaRefs>
</ds:datastoreItem>
</file>

<file path=customXml/itemProps5.xml><?xml version="1.0" encoding="utf-8"?>
<ds:datastoreItem xmlns:ds="http://schemas.openxmlformats.org/officeDocument/2006/customXml" ds:itemID="{FE08F8A7-B449-4805-A042-1886CE800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USAID Evaluation Report Template for branding.dotx</Template>
  <TotalTime>1</TotalTime>
  <Pages>42</Pages>
  <Words>2253</Words>
  <Characters>12394</Characters>
  <Application>Microsoft Office Word</Application>
  <DocSecurity>0</DocSecurity>
  <Lines>103</Lines>
  <Paragraphs>29</Paragraphs>
  <ScaleCrop>false</ScaleCrop>
  <HeadingPairs>
    <vt:vector size="6" baseType="variant">
      <vt:variant>
        <vt:lpstr>Título</vt:lpstr>
      </vt:variant>
      <vt:variant>
        <vt:i4>1</vt:i4>
      </vt:variant>
      <vt:variant>
        <vt:lpstr>Title</vt:lpstr>
      </vt:variant>
      <vt:variant>
        <vt:i4>1</vt:i4>
      </vt:variant>
      <vt:variant>
        <vt:lpstr>Headings</vt:lpstr>
      </vt:variant>
      <vt:variant>
        <vt:i4>10</vt:i4>
      </vt:variant>
    </vt:vector>
  </HeadingPairs>
  <TitlesOfParts>
    <vt:vector size="12" baseType="lpstr">
      <vt:lpstr/>
      <vt:lpstr/>
      <vt:lpstr/>
      <vt:lpstr>//</vt:lpstr>
      <vt:lpstr/>
      <vt:lpstr/>
      <vt:lpstr/>
      <vt:lpstr/>
      <vt:lpstr/>
      <vt:lpstr/>
      <vt:lpstr/>
      <vt:lpstr/>
    </vt:vector>
  </TitlesOfParts>
  <Company>TO 4 - 2a1 - Informe sobre el III Seminario Estadístico 2015</Company>
  <LinksUpToDate>false</LinksUpToDate>
  <CharactersWithSpaces>14618</CharactersWithSpaces>
  <SharedDoc>false</SharedDoc>
  <HLinks>
    <vt:vector size="60" baseType="variant">
      <vt:variant>
        <vt:i4>5505104</vt:i4>
      </vt:variant>
      <vt:variant>
        <vt:i4>42</vt:i4>
      </vt:variant>
      <vt:variant>
        <vt:i4>0</vt:i4>
      </vt:variant>
      <vt:variant>
        <vt:i4>5</vt:i4>
      </vt:variant>
      <vt:variant>
        <vt:lpwstr>http://www.usaid.gov/our_work/policy_planning_and_learning/documents/PD_Guidance_Final.pdf</vt:lpwstr>
      </vt:variant>
      <vt:variant>
        <vt:lpwstr/>
      </vt:variant>
      <vt:variant>
        <vt:i4>1114167</vt:i4>
      </vt:variant>
      <vt:variant>
        <vt:i4>39</vt:i4>
      </vt:variant>
      <vt:variant>
        <vt:i4>0</vt:i4>
      </vt:variant>
      <vt:variant>
        <vt:i4>5</vt:i4>
      </vt:variant>
      <vt:variant>
        <vt:lpwstr/>
      </vt:variant>
      <vt:variant>
        <vt:lpwstr>_Toc317857687</vt:lpwstr>
      </vt:variant>
      <vt:variant>
        <vt:i4>1114167</vt:i4>
      </vt:variant>
      <vt:variant>
        <vt:i4>36</vt:i4>
      </vt:variant>
      <vt:variant>
        <vt:i4>0</vt:i4>
      </vt:variant>
      <vt:variant>
        <vt:i4>5</vt:i4>
      </vt:variant>
      <vt:variant>
        <vt:lpwstr/>
      </vt:variant>
      <vt:variant>
        <vt:lpwstr>_Toc317857687</vt:lpwstr>
      </vt:variant>
      <vt:variant>
        <vt:i4>1114167</vt:i4>
      </vt:variant>
      <vt:variant>
        <vt:i4>26</vt:i4>
      </vt:variant>
      <vt:variant>
        <vt:i4>0</vt:i4>
      </vt:variant>
      <vt:variant>
        <vt:i4>5</vt:i4>
      </vt:variant>
      <vt:variant>
        <vt:lpwstr/>
      </vt:variant>
      <vt:variant>
        <vt:lpwstr>_Toc317857686</vt:lpwstr>
      </vt:variant>
      <vt:variant>
        <vt:i4>1114167</vt:i4>
      </vt:variant>
      <vt:variant>
        <vt:i4>23</vt:i4>
      </vt:variant>
      <vt:variant>
        <vt:i4>0</vt:i4>
      </vt:variant>
      <vt:variant>
        <vt:i4>5</vt:i4>
      </vt:variant>
      <vt:variant>
        <vt:lpwstr/>
      </vt:variant>
      <vt:variant>
        <vt:lpwstr>_Toc317857685</vt:lpwstr>
      </vt:variant>
      <vt:variant>
        <vt:i4>1114167</vt:i4>
      </vt:variant>
      <vt:variant>
        <vt:i4>20</vt:i4>
      </vt:variant>
      <vt:variant>
        <vt:i4>0</vt:i4>
      </vt:variant>
      <vt:variant>
        <vt:i4>5</vt:i4>
      </vt:variant>
      <vt:variant>
        <vt:lpwstr/>
      </vt:variant>
      <vt:variant>
        <vt:lpwstr>_Toc317857680</vt:lpwstr>
      </vt:variant>
      <vt:variant>
        <vt:i4>1114167</vt:i4>
      </vt:variant>
      <vt:variant>
        <vt:i4>17</vt:i4>
      </vt:variant>
      <vt:variant>
        <vt:i4>0</vt:i4>
      </vt:variant>
      <vt:variant>
        <vt:i4>5</vt:i4>
      </vt:variant>
      <vt:variant>
        <vt:lpwstr/>
      </vt:variant>
      <vt:variant>
        <vt:lpwstr>_Toc317857683</vt:lpwstr>
      </vt:variant>
      <vt:variant>
        <vt:i4>1966135</vt:i4>
      </vt:variant>
      <vt:variant>
        <vt:i4>11</vt:i4>
      </vt:variant>
      <vt:variant>
        <vt:i4>0</vt:i4>
      </vt:variant>
      <vt:variant>
        <vt:i4>5</vt:i4>
      </vt:variant>
      <vt:variant>
        <vt:lpwstr/>
      </vt:variant>
      <vt:variant>
        <vt:lpwstr>_Toc317857679</vt:lpwstr>
      </vt:variant>
      <vt:variant>
        <vt:i4>1966135</vt:i4>
      </vt:variant>
      <vt:variant>
        <vt:i4>5</vt:i4>
      </vt:variant>
      <vt:variant>
        <vt:i4>0</vt:i4>
      </vt:variant>
      <vt:variant>
        <vt:i4>5</vt:i4>
      </vt:variant>
      <vt:variant>
        <vt:lpwstr/>
      </vt:variant>
      <vt:variant>
        <vt:lpwstr>_Toc317857678</vt:lpwstr>
      </vt:variant>
      <vt:variant>
        <vt:i4>7929882</vt:i4>
      </vt:variant>
      <vt:variant>
        <vt:i4>0</vt:i4>
      </vt:variant>
      <vt:variant>
        <vt:i4>0</vt:i4>
      </vt:variant>
      <vt:variant>
        <vt:i4>5</vt:i4>
      </vt:variant>
      <vt:variant>
        <vt:lpwstr>http://pdf.usaid.gov/pdf_docs/PNADB334.pdf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Silvia Patricia Lopez De Leon</dc:creator>
  <cp:lastModifiedBy>Cecilia Isabel Cleaves Herrera</cp:lastModifiedBy>
  <cp:revision>3</cp:revision>
  <cp:lastPrinted>2016-03-03T19:19:00Z</cp:lastPrinted>
  <dcterms:created xsi:type="dcterms:W3CDTF">2016-03-03T19:19:00Z</dcterms:created>
  <dcterms:modified xsi:type="dcterms:W3CDTF">2016-03-03T19:20:00Z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0x01010001400D3DA85803418ACA1E3829D2F7DE</vt:lpwstr>
  </property>
  <property fmtid="{D5CDD505-2E9C-101B-9397-08002B2CF9AE}" pid="3" name="_dlc_DocIdItemGuid">
    <vt:lpwstr>b494a340-008c-4bde-ba20-ccf24778fecc</vt:lpwstr>
  </property>
</Properties>
</file>